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EC7" w:rsidRPr="00E502C9" w:rsidRDefault="00972EC7" w:rsidP="00B23D60">
      <w:pPr>
        <w:pStyle w:val="Kop1"/>
        <w:numPr>
          <w:ilvl w:val="0"/>
          <w:numId w:val="0"/>
        </w:numPr>
        <w:tabs>
          <w:tab w:val="left" w:pos="-4253"/>
        </w:tabs>
        <w:spacing w:line="240" w:lineRule="exact"/>
        <w:rPr>
          <w:rFonts w:ascii="Arial" w:hAnsi="Arial" w:cs="Arial"/>
          <w:bCs w:val="0"/>
          <w:caps w:val="0"/>
        </w:rPr>
      </w:pPr>
      <w:bookmarkStart w:id="0" w:name="_Toc259026194"/>
      <w:bookmarkStart w:id="1" w:name="_Toc259026317"/>
      <w:bookmarkStart w:id="2" w:name="_Toc260661807"/>
      <w:bookmarkStart w:id="3" w:name="_Toc367105421"/>
      <w:bookmarkStart w:id="4" w:name="_Toc18498536"/>
      <w:bookmarkStart w:id="5" w:name="_GoBack"/>
      <w:bookmarkEnd w:id="5"/>
      <w:r w:rsidRPr="00E502C9">
        <w:rPr>
          <w:rFonts w:ascii="Arial" w:hAnsi="Arial" w:cs="Arial"/>
          <w:bCs w:val="0"/>
          <w:caps w:val="0"/>
        </w:rPr>
        <w:t>BIJLAGE III</w:t>
      </w:r>
      <w:r w:rsidRPr="00E502C9">
        <w:rPr>
          <w:rFonts w:ascii="Arial" w:hAnsi="Arial" w:cs="Arial"/>
          <w:bCs w:val="0"/>
          <w:caps w:val="0"/>
        </w:rPr>
        <w:tab/>
        <w:t>LIJST VAN EISEN</w:t>
      </w:r>
      <w:bookmarkEnd w:id="0"/>
      <w:bookmarkEnd w:id="1"/>
      <w:bookmarkEnd w:id="2"/>
      <w:bookmarkEnd w:id="3"/>
      <w:bookmarkEnd w:id="4"/>
    </w:p>
    <w:p w:rsidR="00972EC7" w:rsidRPr="00E502C9" w:rsidRDefault="00972EC7" w:rsidP="00972EC7">
      <w:pPr>
        <w:rPr>
          <w:rFonts w:ascii="Arial" w:hAnsi="Arial" w:cs="Arial"/>
        </w:rPr>
      </w:pPr>
    </w:p>
    <w:p w:rsidR="00972EC7" w:rsidRPr="00E502C9" w:rsidRDefault="00972EC7" w:rsidP="00972EC7">
      <w:pPr>
        <w:ind w:left="567"/>
        <w:rPr>
          <w:rFonts w:ascii="Arial" w:hAnsi="Arial" w:cs="Arial"/>
        </w:rPr>
      </w:pPr>
      <w:r w:rsidRPr="00E502C9">
        <w:rPr>
          <w:rFonts w:ascii="Arial" w:hAnsi="Arial" w:cs="Arial"/>
        </w:rPr>
        <w:t>U dient deze bijlage ingevuld bij uw inschrijving te voegen, zodat gecontroleerd kan worden of uw inschrijving aan deze eisen voldoet.</w:t>
      </w:r>
    </w:p>
    <w:p w:rsidR="00972EC7" w:rsidRPr="00E502C9" w:rsidRDefault="00972EC7" w:rsidP="00972EC7">
      <w:pPr>
        <w:ind w:left="567"/>
        <w:rPr>
          <w:rFonts w:ascii="Arial" w:hAnsi="Arial" w:cs="Arial"/>
        </w:rPr>
      </w:pPr>
    </w:p>
    <w:p w:rsidR="00972EC7" w:rsidRPr="00E502C9" w:rsidRDefault="00972EC7" w:rsidP="00972EC7">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w:t>
      </w:r>
      <w:r w:rsidR="00D30488">
        <w:rPr>
          <w:rFonts w:ascii="Arial" w:hAnsi="Arial" w:cs="Arial"/>
        </w:rPr>
        <w:t xml:space="preserve">c.q. niet voldoet aan een </w:t>
      </w:r>
      <w:r w:rsidRPr="00E502C9">
        <w:rPr>
          <w:rFonts w:ascii="Arial" w:hAnsi="Arial" w:cs="Arial"/>
        </w:rPr>
        <w:t xml:space="preserve">eis dan leidt dat </w:t>
      </w:r>
      <w:r w:rsidR="00D52FE8">
        <w:rPr>
          <w:rFonts w:ascii="Arial" w:hAnsi="Arial" w:cs="Arial"/>
        </w:rPr>
        <w:t xml:space="preserve">tot </w:t>
      </w:r>
      <w:r w:rsidRPr="00E502C9">
        <w:rPr>
          <w:rFonts w:ascii="Arial" w:hAnsi="Arial" w:cs="Arial"/>
        </w:rPr>
        <w:t xml:space="preserve">uitsluiting van de verdere procedure vanwege een niet </w:t>
      </w:r>
      <w:proofErr w:type="spellStart"/>
      <w:r w:rsidRPr="00E502C9">
        <w:rPr>
          <w:rFonts w:ascii="Arial" w:hAnsi="Arial" w:cs="Arial"/>
        </w:rPr>
        <w:t>besteksconforme</w:t>
      </w:r>
      <w:proofErr w:type="spellEnd"/>
      <w:r w:rsidRPr="00E502C9">
        <w:rPr>
          <w:rFonts w:ascii="Arial" w:hAnsi="Arial" w:cs="Arial"/>
        </w:rPr>
        <w:t xml:space="preserve"> inschrijving.</w:t>
      </w:r>
    </w:p>
    <w:p w:rsidR="00972EC7" w:rsidRPr="00E502C9" w:rsidRDefault="00972EC7" w:rsidP="00972EC7">
      <w:pPr>
        <w:ind w:left="567"/>
        <w:rPr>
          <w:rFonts w:ascii="Arial" w:hAnsi="Arial" w:cs="Arial"/>
        </w:rPr>
      </w:pPr>
    </w:p>
    <w:p w:rsidR="00972EC7" w:rsidRPr="00E502C9" w:rsidRDefault="00972EC7" w:rsidP="00972EC7">
      <w:pPr>
        <w:ind w:left="567"/>
        <w:rPr>
          <w:rFonts w:ascii="Arial" w:hAnsi="Arial" w:cs="Arial"/>
          <w:iCs/>
          <w:szCs w:val="20"/>
        </w:rPr>
      </w:pPr>
      <w:r w:rsidRPr="00E502C9">
        <w:rPr>
          <w:rFonts w:ascii="Arial" w:hAnsi="Arial" w:cs="Arial"/>
          <w:iCs/>
          <w:szCs w:val="20"/>
        </w:rPr>
        <w:t xml:space="preserve">Alle kosten die de </w:t>
      </w:r>
      <w:r w:rsidR="00DB0683">
        <w:rPr>
          <w:rFonts w:ascii="Arial" w:hAnsi="Arial" w:cs="Arial"/>
          <w:iCs/>
          <w:szCs w:val="20"/>
        </w:rPr>
        <w:t>inschrijver die</w:t>
      </w:r>
      <w:r w:rsidR="00817BAB">
        <w:rPr>
          <w:rFonts w:ascii="Arial" w:hAnsi="Arial" w:cs="Arial"/>
          <w:iCs/>
          <w:szCs w:val="20"/>
        </w:rPr>
        <w:t>nt</w:t>
      </w:r>
      <w:r w:rsidR="00DB0683">
        <w:rPr>
          <w:rFonts w:ascii="Arial" w:hAnsi="Arial" w:cs="Arial"/>
          <w:iCs/>
          <w:szCs w:val="20"/>
        </w:rPr>
        <w:t xml:space="preserve"> te maken om aan de hieronder gestelde eisen te voldoen </w:t>
      </w:r>
      <w:r w:rsidRPr="00E502C9">
        <w:rPr>
          <w:rFonts w:ascii="Arial" w:hAnsi="Arial" w:cs="Arial"/>
          <w:iCs/>
          <w:szCs w:val="20"/>
        </w:rPr>
        <w:t xml:space="preserve">dienen verrekend te zijn in </w:t>
      </w:r>
      <w:r w:rsidR="00DB0683">
        <w:rPr>
          <w:rFonts w:ascii="Arial" w:hAnsi="Arial" w:cs="Arial"/>
          <w:iCs/>
          <w:szCs w:val="20"/>
        </w:rPr>
        <w:t>zijn p</w:t>
      </w:r>
      <w:r w:rsidRPr="00E502C9">
        <w:rPr>
          <w:rFonts w:ascii="Arial" w:hAnsi="Arial" w:cs="Arial"/>
          <w:iCs/>
          <w:szCs w:val="20"/>
        </w:rPr>
        <w:t>rijs</w:t>
      </w:r>
      <w:r w:rsidR="00DB0683">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II </w:t>
      </w:r>
      <w:r w:rsidR="00545CEE">
        <w:rPr>
          <w:rFonts w:ascii="Arial" w:hAnsi="Arial" w:cs="Arial"/>
          <w:i/>
          <w:iCs/>
          <w:szCs w:val="20"/>
        </w:rPr>
        <w:t>Inschrijvingsbiljet</w:t>
      </w:r>
      <w:r w:rsidRPr="00E502C9">
        <w:rPr>
          <w:rFonts w:ascii="Arial" w:hAnsi="Arial" w:cs="Arial"/>
          <w:iCs/>
          <w:szCs w:val="20"/>
        </w:rPr>
        <w:t xml:space="preserve">). Met andere woorden </w:t>
      </w:r>
      <w:r w:rsidR="00DB0683">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p>
    <w:p w:rsidR="00972EC7" w:rsidRDefault="00972EC7" w:rsidP="00972EC7">
      <w:pPr>
        <w:rPr>
          <w:rFonts w:ascii="Arial" w:hAnsi="Arial" w:cs="Arial"/>
        </w:rPr>
      </w:pPr>
    </w:p>
    <w:p w:rsidR="001522F4" w:rsidRPr="001522F4" w:rsidRDefault="001522F4" w:rsidP="001522F4">
      <w:pPr>
        <w:ind w:left="567"/>
        <w:rPr>
          <w:rFonts w:ascii="Arial" w:hAnsi="Arial" w:cs="Arial"/>
          <w:iCs/>
          <w:szCs w:val="20"/>
        </w:rPr>
      </w:pPr>
      <w:r w:rsidRPr="001522F4">
        <w:rPr>
          <w:rFonts w:ascii="Arial" w:hAnsi="Arial" w:cs="Arial"/>
          <w:iCs/>
          <w:szCs w:val="20"/>
        </w:rPr>
        <w:t>NB: om de hoeveelheid tekst te beperken zijn een aantal eisen beknopt verwoord. In zulke gevallen moet veelal voor de eis gelezen te worden “</w:t>
      </w:r>
      <w:r w:rsidR="00072E42" w:rsidRPr="00072E42">
        <w:rPr>
          <w:rFonts w:ascii="Arial" w:hAnsi="Arial" w:cs="Arial"/>
          <w:i/>
          <w:iCs/>
          <w:szCs w:val="20"/>
        </w:rPr>
        <w:t>de automaat/automaten</w:t>
      </w:r>
      <w:r w:rsidRPr="001522F4">
        <w:rPr>
          <w:rFonts w:ascii="Arial" w:hAnsi="Arial" w:cs="Arial"/>
          <w:i/>
          <w:iCs/>
          <w:szCs w:val="20"/>
        </w:rPr>
        <w:t xml:space="preserve"> dient</w:t>
      </w:r>
      <w:r w:rsidR="00072E42">
        <w:rPr>
          <w:rFonts w:ascii="Arial" w:hAnsi="Arial" w:cs="Arial"/>
          <w:i/>
          <w:iCs/>
          <w:szCs w:val="20"/>
        </w:rPr>
        <w:t>/dienen</w:t>
      </w:r>
      <w:r w:rsidRPr="001522F4">
        <w:rPr>
          <w:rFonts w:ascii="Arial" w:hAnsi="Arial" w:cs="Arial"/>
          <w:i/>
          <w:iCs/>
          <w:szCs w:val="20"/>
        </w:rPr>
        <w:t xml:space="preserve"> voorzien te zijn van…</w:t>
      </w:r>
      <w:r w:rsidRPr="001522F4">
        <w:rPr>
          <w:rFonts w:ascii="Arial" w:hAnsi="Arial" w:cs="Arial"/>
          <w:iCs/>
          <w:szCs w:val="20"/>
        </w:rPr>
        <w:t xml:space="preserve">”. </w:t>
      </w:r>
    </w:p>
    <w:p w:rsidR="004D7A01" w:rsidRDefault="004D7A01" w:rsidP="00972EC7">
      <w:pPr>
        <w:rPr>
          <w:rFonts w:ascii="Arial" w:hAnsi="Arial" w:cs="Arial"/>
        </w:rPr>
      </w:pPr>
    </w:p>
    <w:p w:rsidR="00972EC7" w:rsidRDefault="004D7A01" w:rsidP="00F23B19">
      <w:pPr>
        <w:ind w:left="567"/>
        <w:rPr>
          <w:rFonts w:ascii="Arial" w:hAnsi="Arial" w:cs="Arial"/>
          <w:iCs/>
          <w:szCs w:val="20"/>
        </w:rPr>
      </w:pPr>
      <w:r w:rsidRPr="00976B3D">
        <w:rPr>
          <w:rFonts w:ascii="Arial" w:hAnsi="Arial" w:cs="Arial"/>
          <w:iCs/>
          <w:szCs w:val="20"/>
        </w:rPr>
        <w:t xml:space="preserve">Er dienen </w:t>
      </w:r>
      <w:r w:rsidR="00F23B19">
        <w:rPr>
          <w:rFonts w:ascii="Arial" w:hAnsi="Arial" w:cs="Arial"/>
          <w:iCs/>
          <w:szCs w:val="20"/>
        </w:rPr>
        <w:t xml:space="preserve">in beginsel </w:t>
      </w:r>
      <w:r w:rsidRPr="00976B3D">
        <w:rPr>
          <w:rFonts w:ascii="Arial" w:hAnsi="Arial" w:cs="Arial"/>
          <w:iCs/>
          <w:szCs w:val="20"/>
        </w:rPr>
        <w:t>10 warme drankautomaten geleverd te worden, 8 automaten van type A en 2 automaten van type B. De eisen onder Algemeen gelden voor alle 10 automaten. Daarnaast zijn er eisen die specifiek voor één van de twee typen gelden.</w:t>
      </w:r>
    </w:p>
    <w:p w:rsidR="00F23B19" w:rsidRPr="00E502C9" w:rsidRDefault="00F23B19" w:rsidP="00F23B19">
      <w:pPr>
        <w:ind w:left="567"/>
        <w:rPr>
          <w:rFonts w:ascii="Arial" w:hAnsi="Arial" w:cs="Aria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7541"/>
      </w:tblGrid>
      <w:tr w:rsidR="00FA1D3F" w:rsidRPr="00E502C9" w:rsidTr="00FA1D3F">
        <w:tc>
          <w:tcPr>
            <w:tcW w:w="964" w:type="dxa"/>
            <w:tcBorders>
              <w:top w:val="single" w:sz="12" w:space="0" w:color="808080"/>
              <w:left w:val="single" w:sz="12" w:space="0" w:color="808080"/>
              <w:bottom w:val="single" w:sz="12" w:space="0" w:color="808080"/>
              <w:right w:val="single" w:sz="12" w:space="0" w:color="808080"/>
            </w:tcBorders>
            <w:shd w:val="clear" w:color="auto" w:fill="CCCCCC"/>
          </w:tcPr>
          <w:p w:rsidR="00FA1D3F" w:rsidRPr="00E502C9" w:rsidRDefault="00FA1D3F" w:rsidP="00972EC7">
            <w:pPr>
              <w:spacing w:before="90" w:after="54"/>
              <w:rPr>
                <w:rFonts w:ascii="Arial" w:hAnsi="Arial" w:cs="Arial"/>
                <w:b/>
                <w:bCs/>
                <w:szCs w:val="20"/>
              </w:rPr>
            </w:pPr>
            <w:r w:rsidRPr="00E502C9">
              <w:rPr>
                <w:rFonts w:ascii="Arial" w:hAnsi="Arial" w:cs="Arial"/>
                <w:b/>
                <w:bCs/>
                <w:szCs w:val="20"/>
              </w:rPr>
              <w:t xml:space="preserve">  </w:t>
            </w:r>
            <w:proofErr w:type="spellStart"/>
            <w:r w:rsidRPr="00E502C9">
              <w:rPr>
                <w:rFonts w:ascii="Arial" w:hAnsi="Arial" w:cs="Arial"/>
                <w:b/>
                <w:bCs/>
                <w:szCs w:val="20"/>
              </w:rPr>
              <w:t>Volgnr</w:t>
            </w:r>
            <w:proofErr w:type="spellEnd"/>
            <w:r w:rsidRPr="00E502C9">
              <w:rPr>
                <w:rFonts w:ascii="Arial" w:hAnsi="Arial" w:cs="Arial"/>
                <w:b/>
                <w:bCs/>
                <w:szCs w:val="20"/>
              </w:rPr>
              <w:t>.</w:t>
            </w:r>
          </w:p>
        </w:tc>
        <w:tc>
          <w:tcPr>
            <w:tcW w:w="7541" w:type="dxa"/>
            <w:tcBorders>
              <w:top w:val="single" w:sz="12" w:space="0" w:color="808080"/>
              <w:left w:val="single" w:sz="12" w:space="0" w:color="808080"/>
              <w:bottom w:val="single" w:sz="12" w:space="0" w:color="808080"/>
              <w:right w:val="single" w:sz="12" w:space="0" w:color="808080"/>
            </w:tcBorders>
            <w:shd w:val="clear" w:color="auto" w:fill="CCCCCC"/>
          </w:tcPr>
          <w:p w:rsidR="00FA1D3F" w:rsidRPr="00E502C9" w:rsidRDefault="00FA1D3F" w:rsidP="00972EC7">
            <w:pPr>
              <w:spacing w:before="90" w:after="54"/>
              <w:rPr>
                <w:rFonts w:ascii="Arial" w:hAnsi="Arial" w:cs="Arial"/>
                <w:b/>
                <w:bCs/>
                <w:szCs w:val="20"/>
              </w:rPr>
            </w:pPr>
            <w:r w:rsidRPr="00E502C9">
              <w:rPr>
                <w:rFonts w:ascii="Arial" w:hAnsi="Arial" w:cs="Arial"/>
                <w:b/>
                <w:bCs/>
                <w:szCs w:val="20"/>
              </w:rPr>
              <w:t xml:space="preserve">  Eis</w:t>
            </w:r>
          </w:p>
        </w:tc>
      </w:tr>
      <w:tr w:rsidR="00FA1D3F" w:rsidRPr="00E502C9" w:rsidTr="00FA1D3F">
        <w:trPr>
          <w:trHeight w:val="397"/>
        </w:trPr>
        <w:tc>
          <w:tcPr>
            <w:tcW w:w="8505" w:type="dxa"/>
            <w:gridSpan w:val="2"/>
            <w:tcBorders>
              <w:top w:val="single" w:sz="8" w:space="0" w:color="C0C0C0"/>
            </w:tcBorders>
            <w:shd w:val="clear" w:color="auto" w:fill="E6E6E6"/>
            <w:vAlign w:val="center"/>
          </w:tcPr>
          <w:p w:rsidR="00FA1D3F" w:rsidRPr="00E502C9" w:rsidRDefault="00121ADC" w:rsidP="008A66C1">
            <w:pPr>
              <w:pStyle w:val="Default"/>
              <w:ind w:left="114" w:right="-28"/>
              <w:rPr>
                <w:rFonts w:ascii="Arial" w:hAnsi="Arial" w:cs="Arial"/>
                <w:b/>
                <w:bCs/>
                <w:sz w:val="20"/>
                <w:szCs w:val="20"/>
              </w:rPr>
            </w:pPr>
            <w:r>
              <w:rPr>
                <w:rFonts w:ascii="Arial" w:hAnsi="Arial" w:cs="Arial"/>
                <w:b/>
                <w:bCs/>
                <w:sz w:val="20"/>
                <w:szCs w:val="20"/>
              </w:rPr>
              <w:t>Algemeen</w:t>
            </w:r>
          </w:p>
        </w:tc>
      </w:tr>
      <w:tr w:rsidR="00FA1D3F" w:rsidRPr="00E502C9" w:rsidTr="0078154E">
        <w:tc>
          <w:tcPr>
            <w:tcW w:w="964" w:type="dxa"/>
            <w:tcBorders>
              <w:bottom w:val="single" w:sz="8" w:space="0" w:color="C0C0C0"/>
            </w:tcBorders>
            <w:shd w:val="clear" w:color="auto" w:fill="E6E6E6"/>
          </w:tcPr>
          <w:p w:rsidR="00FA1D3F" w:rsidRPr="00E502C9" w:rsidRDefault="00FA1D3F" w:rsidP="0007731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78154E" w:rsidRPr="00D319E8" w:rsidRDefault="00C147BD" w:rsidP="00D319E8">
            <w:pPr>
              <w:tabs>
                <w:tab w:val="left" w:pos="142"/>
              </w:tabs>
              <w:spacing w:before="90" w:after="54"/>
              <w:ind w:left="142"/>
              <w:rPr>
                <w:rFonts w:ascii="Arial" w:hAnsi="Arial" w:cs="Arial"/>
                <w:szCs w:val="20"/>
              </w:rPr>
            </w:pPr>
            <w:r>
              <w:rPr>
                <w:rFonts w:ascii="Arial" w:hAnsi="Arial" w:cs="Arial"/>
              </w:rPr>
              <w:t xml:space="preserve">De </w:t>
            </w:r>
            <w:r w:rsidR="00D319E8">
              <w:rPr>
                <w:rFonts w:ascii="Arial" w:hAnsi="Arial" w:cs="Arial"/>
              </w:rPr>
              <w:t>automaten</w:t>
            </w:r>
            <w:r w:rsidR="0078154E" w:rsidRPr="0078154E">
              <w:rPr>
                <w:rFonts w:ascii="Arial" w:hAnsi="Arial" w:cs="Arial"/>
              </w:rPr>
              <w:t xml:space="preserve"> dien</w:t>
            </w:r>
            <w:r>
              <w:rPr>
                <w:rFonts w:ascii="Arial" w:hAnsi="Arial" w:cs="Arial"/>
              </w:rPr>
              <w:t>en</w:t>
            </w:r>
            <w:r w:rsidR="0078154E" w:rsidRPr="0078154E">
              <w:rPr>
                <w:rFonts w:ascii="Arial" w:hAnsi="Arial" w:cs="Arial"/>
              </w:rPr>
              <w:t xml:space="preserve"> nieuw en ongebruikt te zijn en te voldoen aan alle van </w:t>
            </w:r>
            <w:r w:rsidR="0078154E" w:rsidRPr="0078154E">
              <w:rPr>
                <w:rFonts w:ascii="Arial" w:hAnsi="Arial" w:cs="Arial"/>
                <w:szCs w:val="20"/>
              </w:rPr>
              <w:t>toepassing zijnde Nederlandse en Europese wettelijke bepalingen, voorschriften, normen en richtlijnen, geldend op het moment van levering aan gemeente Peel en Maas</w:t>
            </w:r>
            <w:r w:rsidR="00D319E8">
              <w:rPr>
                <w:rFonts w:ascii="Arial" w:hAnsi="Arial" w:cs="Arial"/>
                <w:szCs w:val="20"/>
              </w:rPr>
              <w:t>.</w:t>
            </w:r>
          </w:p>
        </w:tc>
      </w:tr>
      <w:tr w:rsidR="0078154E" w:rsidRPr="00E502C9" w:rsidTr="0078154E">
        <w:trPr>
          <w:trHeight w:val="397"/>
        </w:trPr>
        <w:tc>
          <w:tcPr>
            <w:tcW w:w="8505" w:type="dxa"/>
            <w:gridSpan w:val="2"/>
            <w:tcBorders>
              <w:top w:val="single" w:sz="8" w:space="0" w:color="C0C0C0"/>
            </w:tcBorders>
            <w:shd w:val="clear" w:color="auto" w:fill="auto"/>
            <w:vAlign w:val="center"/>
          </w:tcPr>
          <w:p w:rsidR="0078154E" w:rsidRPr="0078154E" w:rsidRDefault="0078154E" w:rsidP="00574FF0">
            <w:pPr>
              <w:tabs>
                <w:tab w:val="left" w:pos="142"/>
              </w:tabs>
              <w:spacing w:before="90" w:after="54"/>
              <w:ind w:left="142"/>
              <w:rPr>
                <w:rFonts w:ascii="Arial" w:hAnsi="Arial" w:cs="Arial"/>
                <w:b/>
                <w:bCs/>
                <w:sz w:val="18"/>
                <w:szCs w:val="18"/>
              </w:rPr>
            </w:pPr>
            <w:r w:rsidRPr="0078154E">
              <w:rPr>
                <w:rFonts w:ascii="Arial" w:hAnsi="Arial" w:cs="Arial"/>
                <w:sz w:val="18"/>
                <w:szCs w:val="18"/>
              </w:rPr>
              <w:t xml:space="preserve">NB: Wanneer één van navolgende eisen ertoe zouden leiden dat </w:t>
            </w:r>
            <w:r w:rsidR="00D319E8">
              <w:rPr>
                <w:rFonts w:ascii="Arial" w:hAnsi="Arial" w:cs="Arial"/>
                <w:sz w:val="18"/>
                <w:szCs w:val="18"/>
              </w:rPr>
              <w:t>de automaten</w:t>
            </w:r>
            <w:r w:rsidRPr="0078154E">
              <w:rPr>
                <w:rFonts w:ascii="Arial" w:hAnsi="Arial" w:cs="Arial"/>
                <w:sz w:val="18"/>
                <w:szCs w:val="18"/>
              </w:rPr>
              <w:t xml:space="preserve"> onmogelijk meer aan alle van toepassing zijnde Nederlandse en Europese wettelijke bepalingen, voorschriften, normen en richtlijnen k</w:t>
            </w:r>
            <w:r w:rsidR="00D319E8">
              <w:rPr>
                <w:rFonts w:ascii="Arial" w:hAnsi="Arial" w:cs="Arial"/>
                <w:sz w:val="18"/>
                <w:szCs w:val="18"/>
              </w:rPr>
              <w:t>unnen</w:t>
            </w:r>
            <w:r w:rsidRPr="0078154E">
              <w:rPr>
                <w:rFonts w:ascii="Arial" w:hAnsi="Arial" w:cs="Arial"/>
                <w:sz w:val="18"/>
                <w:szCs w:val="18"/>
              </w:rPr>
              <w:t xml:space="preserve"> voldoen, dan dient inschrijver de aanbestedende dienst hiervan per omgaande op de hoogte te stellen door het stellen van een vraag (zie </w:t>
            </w:r>
            <w:r w:rsidR="00574FF0">
              <w:rPr>
                <w:rFonts w:ascii="Arial" w:hAnsi="Arial" w:cs="Arial"/>
                <w:sz w:val="18"/>
                <w:szCs w:val="18"/>
              </w:rPr>
              <w:t>3.2</w:t>
            </w:r>
            <w:r w:rsidRPr="0078154E">
              <w:rPr>
                <w:rFonts w:ascii="Arial" w:hAnsi="Arial" w:cs="Arial"/>
                <w:sz w:val="18"/>
                <w:szCs w:val="18"/>
              </w:rPr>
              <w:t>)</w:t>
            </w:r>
          </w:p>
        </w:tc>
      </w:tr>
      <w:tr w:rsidR="00B07202" w:rsidRPr="00072E42" w:rsidTr="00B07202">
        <w:tc>
          <w:tcPr>
            <w:tcW w:w="964" w:type="dxa"/>
            <w:shd w:val="clear" w:color="auto" w:fill="E6E6E6"/>
          </w:tcPr>
          <w:p w:rsidR="00B07202" w:rsidRPr="00E502C9" w:rsidRDefault="00B07202" w:rsidP="00B07202">
            <w:pPr>
              <w:numPr>
                <w:ilvl w:val="0"/>
                <w:numId w:val="4"/>
              </w:numPr>
              <w:spacing w:before="90" w:after="54" w:line="240" w:lineRule="exact"/>
              <w:ind w:left="57" w:firstLine="0"/>
              <w:rPr>
                <w:rFonts w:ascii="Arial" w:hAnsi="Arial" w:cs="Arial"/>
              </w:rPr>
            </w:pPr>
          </w:p>
        </w:tc>
        <w:tc>
          <w:tcPr>
            <w:tcW w:w="7541" w:type="dxa"/>
          </w:tcPr>
          <w:p w:rsidR="00072E42" w:rsidRPr="00072E42" w:rsidRDefault="00072E42" w:rsidP="00072E42">
            <w:pPr>
              <w:tabs>
                <w:tab w:val="left" w:pos="142"/>
              </w:tabs>
              <w:spacing w:before="90" w:after="54"/>
              <w:ind w:left="142"/>
              <w:rPr>
                <w:rFonts w:ascii="Arial" w:hAnsi="Arial" w:cs="Arial"/>
              </w:rPr>
            </w:pPr>
            <w:r>
              <w:rPr>
                <w:rFonts w:ascii="Arial" w:hAnsi="Arial" w:cs="Arial"/>
              </w:rPr>
              <w:t>De a</w:t>
            </w:r>
            <w:r w:rsidRPr="00072E42">
              <w:rPr>
                <w:rFonts w:ascii="Arial" w:hAnsi="Arial" w:cs="Arial"/>
              </w:rPr>
              <w:t>utomaten voldoen aan de HACCP richtlijnen.</w:t>
            </w:r>
          </w:p>
          <w:p w:rsidR="00B07202" w:rsidRPr="00072E42" w:rsidRDefault="00072E42" w:rsidP="00072E42">
            <w:pPr>
              <w:tabs>
                <w:tab w:val="left" w:pos="142"/>
              </w:tabs>
              <w:spacing w:before="90" w:after="54"/>
              <w:ind w:left="142"/>
              <w:rPr>
                <w:rFonts w:ascii="Arial" w:hAnsi="Arial" w:cs="Arial"/>
                <w:iCs/>
                <w:highlight w:val="yellow"/>
              </w:rPr>
            </w:pPr>
            <w:r w:rsidRPr="00072E42">
              <w:rPr>
                <w:rFonts w:ascii="Arial" w:hAnsi="Arial" w:cs="Arial"/>
              </w:rPr>
              <w:t>Bijv. door automatisch doorspoelen of door automatisch uitschakelen wanneer de automaten niet tijdig gereinigd zijn.</w:t>
            </w:r>
          </w:p>
        </w:tc>
      </w:tr>
      <w:tr w:rsidR="006D6A8D" w:rsidRPr="00072E42" w:rsidTr="006D6A8D">
        <w:tc>
          <w:tcPr>
            <w:tcW w:w="964" w:type="dxa"/>
            <w:shd w:val="clear" w:color="auto" w:fill="E6E6E6"/>
          </w:tcPr>
          <w:p w:rsidR="006D6A8D" w:rsidRPr="00CE4BB7" w:rsidRDefault="006D6A8D" w:rsidP="006D6A8D">
            <w:pPr>
              <w:numPr>
                <w:ilvl w:val="0"/>
                <w:numId w:val="4"/>
              </w:numPr>
              <w:spacing w:before="90" w:after="54" w:line="240" w:lineRule="exact"/>
              <w:ind w:left="57" w:firstLine="0"/>
              <w:rPr>
                <w:rFonts w:ascii="Arial" w:hAnsi="Arial" w:cs="Arial"/>
              </w:rPr>
            </w:pPr>
          </w:p>
        </w:tc>
        <w:tc>
          <w:tcPr>
            <w:tcW w:w="7541" w:type="dxa"/>
          </w:tcPr>
          <w:p w:rsidR="006D6A8D" w:rsidRPr="00CE4BB7" w:rsidRDefault="003777AF" w:rsidP="00CE4BB7">
            <w:pPr>
              <w:tabs>
                <w:tab w:val="left" w:pos="142"/>
              </w:tabs>
              <w:spacing w:before="90" w:after="54"/>
              <w:ind w:left="142"/>
              <w:rPr>
                <w:rFonts w:ascii="Arial" w:hAnsi="Arial" w:cs="Arial"/>
                <w:iCs/>
              </w:rPr>
            </w:pPr>
            <w:r w:rsidRPr="00CE4BB7">
              <w:rPr>
                <w:rFonts w:ascii="Arial" w:hAnsi="Arial" w:cs="Arial"/>
              </w:rPr>
              <w:t>Opdrachtgever behoudt zich het recht voor jaarlijks een onderzoek, ten aanzien van HACCP, uit (laten) te voeren. De Opdrachtgever behoudt zich het recht om dit</w:t>
            </w:r>
            <w:r w:rsidR="00D9156F">
              <w:rPr>
                <w:rFonts w:ascii="Arial" w:hAnsi="Arial" w:cs="Arial"/>
              </w:rPr>
              <w:t xml:space="preserve"> </w:t>
            </w:r>
            <w:r w:rsidRPr="00CE4BB7">
              <w:rPr>
                <w:rFonts w:ascii="Arial" w:hAnsi="Arial" w:cs="Arial"/>
              </w:rPr>
              <w:t xml:space="preserve">onderzoek door een extern onafhankelijk bureau te laten uitvoeren. </w:t>
            </w:r>
            <w:r w:rsidRPr="00CE4BB7">
              <w:rPr>
                <w:rFonts w:ascii="Arial" w:hAnsi="Arial" w:cs="Arial"/>
              </w:rPr>
              <w:br/>
              <w:t>Wanneer blijkt dat de automaten niet voldoen aan de HACCP richtlijnen, zijn de kosten van het onderzoek voor opdrachtnemer</w:t>
            </w:r>
            <w:r w:rsidR="00CE4BB7" w:rsidRPr="00CE4BB7">
              <w:rPr>
                <w:rFonts w:ascii="Arial" w:hAnsi="Arial" w:cs="Arial"/>
              </w:rPr>
              <w:t>, wanneer de automaten wel voldoen zijn de kosten van het onderzoek voor opdrachtgever</w:t>
            </w:r>
            <w:r w:rsidRPr="00CE4BB7">
              <w:rPr>
                <w:rFonts w:ascii="Arial" w:hAnsi="Arial" w:cs="Arial"/>
              </w:rPr>
              <w:t>.</w:t>
            </w:r>
          </w:p>
        </w:tc>
      </w:tr>
      <w:tr w:rsidR="001E6734" w:rsidRPr="00072E42" w:rsidTr="001E6734">
        <w:tc>
          <w:tcPr>
            <w:tcW w:w="964" w:type="dxa"/>
            <w:shd w:val="clear" w:color="auto" w:fill="E6E6E6"/>
          </w:tcPr>
          <w:p w:rsidR="001E6734" w:rsidRPr="00976B3D" w:rsidRDefault="001E6734" w:rsidP="001E6734">
            <w:pPr>
              <w:numPr>
                <w:ilvl w:val="0"/>
                <w:numId w:val="4"/>
              </w:numPr>
              <w:spacing w:before="90" w:after="54" w:line="240" w:lineRule="exact"/>
              <w:ind w:left="57" w:firstLine="0"/>
              <w:rPr>
                <w:rFonts w:ascii="Arial" w:hAnsi="Arial" w:cs="Arial"/>
              </w:rPr>
            </w:pPr>
          </w:p>
        </w:tc>
        <w:tc>
          <w:tcPr>
            <w:tcW w:w="7541" w:type="dxa"/>
          </w:tcPr>
          <w:p w:rsidR="001E6734" w:rsidRPr="00976B3D" w:rsidRDefault="006D6A8D" w:rsidP="006D6A8D">
            <w:pPr>
              <w:tabs>
                <w:tab w:val="left" w:pos="142"/>
              </w:tabs>
              <w:spacing w:before="90" w:after="54"/>
              <w:ind w:left="142"/>
            </w:pPr>
            <w:r w:rsidRPr="00976B3D">
              <w:t xml:space="preserve">In dit </w:t>
            </w:r>
            <w:proofErr w:type="spellStart"/>
            <w:r w:rsidRPr="00976B3D">
              <w:t>PvE</w:t>
            </w:r>
            <w:proofErr w:type="spellEnd"/>
            <w:r w:rsidRPr="00976B3D">
              <w:t xml:space="preserve"> wordt </w:t>
            </w:r>
            <w:r w:rsidR="001522F4" w:rsidRPr="00976B3D">
              <w:t>op verschillende plaatsen</w:t>
            </w:r>
            <w:r w:rsidRPr="00976B3D">
              <w:t xml:space="preserve"> geëist dat zaken in ‘</w:t>
            </w:r>
            <w:r w:rsidRPr="00976B3D">
              <w:rPr>
                <w:i/>
                <w:color w:val="FF0000"/>
              </w:rPr>
              <w:t xml:space="preserve">in overleg </w:t>
            </w:r>
            <w:r w:rsidRPr="00976B3D">
              <w:rPr>
                <w:i/>
              </w:rPr>
              <w:t>met opdrachtgever</w:t>
            </w:r>
            <w:r w:rsidRPr="00976B3D">
              <w:t>’ worden bepaald.</w:t>
            </w:r>
          </w:p>
          <w:p w:rsidR="006D6A8D" w:rsidRPr="00976B3D" w:rsidRDefault="006D6A8D" w:rsidP="0086774E">
            <w:pPr>
              <w:tabs>
                <w:tab w:val="left" w:pos="142"/>
              </w:tabs>
              <w:spacing w:before="90" w:after="54"/>
              <w:ind w:left="142"/>
              <w:rPr>
                <w:rFonts w:ascii="Arial" w:hAnsi="Arial" w:cs="Arial"/>
                <w:iCs/>
              </w:rPr>
            </w:pPr>
            <w:r w:rsidRPr="00976B3D">
              <w:t xml:space="preserve">Opdrachtnemer dient </w:t>
            </w:r>
            <w:r w:rsidR="001522F4" w:rsidRPr="00976B3D">
              <w:t xml:space="preserve">met betrekking tot het benodigde overleg </w:t>
            </w:r>
            <w:r w:rsidRPr="00976B3D">
              <w:t xml:space="preserve">proactief te zijn </w:t>
            </w:r>
            <w:r w:rsidRPr="00976B3D">
              <w:lastRenderedPageBreak/>
              <w:t xml:space="preserve">c.q. het initiatief te nemen om tijdig het bedoelde overleg te voeren. </w:t>
            </w:r>
          </w:p>
        </w:tc>
      </w:tr>
      <w:tr w:rsidR="00C147BD" w:rsidRPr="00072E42" w:rsidTr="00FA1D3F">
        <w:tc>
          <w:tcPr>
            <w:tcW w:w="964" w:type="dxa"/>
            <w:shd w:val="clear" w:color="auto" w:fill="E6E6E6"/>
          </w:tcPr>
          <w:p w:rsidR="00C147BD" w:rsidRPr="0047432C" w:rsidRDefault="00C147BD" w:rsidP="008A66C1">
            <w:pPr>
              <w:numPr>
                <w:ilvl w:val="0"/>
                <w:numId w:val="4"/>
              </w:numPr>
              <w:spacing w:before="90" w:after="54" w:line="240" w:lineRule="exact"/>
              <w:ind w:left="57" w:firstLine="0"/>
              <w:rPr>
                <w:rFonts w:ascii="Arial" w:hAnsi="Arial" w:cs="Arial"/>
              </w:rPr>
            </w:pPr>
            <w:bookmarkStart w:id="6" w:name="_Ref450133110"/>
          </w:p>
        </w:tc>
        <w:bookmarkEnd w:id="6"/>
        <w:tc>
          <w:tcPr>
            <w:tcW w:w="7541" w:type="dxa"/>
          </w:tcPr>
          <w:p w:rsidR="0047432C" w:rsidRPr="0047432C" w:rsidRDefault="0047432C" w:rsidP="0047432C">
            <w:pPr>
              <w:tabs>
                <w:tab w:val="left" w:pos="142"/>
              </w:tabs>
              <w:spacing w:before="90" w:after="54"/>
              <w:ind w:left="142"/>
              <w:rPr>
                <w:rFonts w:ascii="Arial" w:hAnsi="Arial" w:cs="Arial"/>
                <w:iCs/>
              </w:rPr>
            </w:pPr>
            <w:r w:rsidRPr="0047432C">
              <w:rPr>
                <w:rFonts w:ascii="Arial" w:hAnsi="Arial" w:cs="Arial"/>
                <w:iCs/>
              </w:rPr>
              <w:t>Om thee te maken, met het heet water uit de automaat</w:t>
            </w:r>
            <w:r>
              <w:rPr>
                <w:rFonts w:ascii="Arial" w:hAnsi="Arial" w:cs="Arial"/>
                <w:iCs/>
              </w:rPr>
              <w:t>,</w:t>
            </w:r>
            <w:r w:rsidRPr="0047432C">
              <w:rPr>
                <w:rFonts w:ascii="Arial" w:hAnsi="Arial" w:cs="Arial"/>
                <w:iCs/>
              </w:rPr>
              <w:t xml:space="preserve"> </w:t>
            </w:r>
            <w:r w:rsidRPr="00800B6F">
              <w:rPr>
                <w:rFonts w:ascii="Arial" w:hAnsi="Arial" w:cs="Arial"/>
                <w:iCs/>
              </w:rPr>
              <w:t>worden 1-kops</w:t>
            </w:r>
            <w:r w:rsidRPr="0047432C">
              <w:rPr>
                <w:rFonts w:ascii="Arial" w:hAnsi="Arial" w:cs="Arial"/>
                <w:iCs/>
              </w:rPr>
              <w:t xml:space="preserve"> theezakjes geleverd in </w:t>
            </w:r>
            <w:r w:rsidR="00CE4BB7">
              <w:rPr>
                <w:rFonts w:ascii="Arial" w:hAnsi="Arial" w:cs="Arial"/>
                <w:iCs/>
              </w:rPr>
              <w:t xml:space="preserve">navolgende </w:t>
            </w:r>
            <w:r w:rsidRPr="0047432C">
              <w:rPr>
                <w:rFonts w:ascii="Arial" w:hAnsi="Arial" w:cs="Arial"/>
                <w:iCs/>
              </w:rPr>
              <w:t>6 smaakvariaties:</w:t>
            </w:r>
          </w:p>
          <w:p w:rsidR="0047432C" w:rsidRPr="0047432C" w:rsidRDefault="0047432C" w:rsidP="0047432C">
            <w:pPr>
              <w:pStyle w:val="Lijstalinea"/>
              <w:numPr>
                <w:ilvl w:val="0"/>
                <w:numId w:val="22"/>
              </w:numPr>
              <w:tabs>
                <w:tab w:val="left" w:pos="142"/>
              </w:tabs>
              <w:spacing w:before="90" w:after="54"/>
              <w:rPr>
                <w:rFonts w:ascii="Arial" w:hAnsi="Arial" w:cs="Arial"/>
                <w:iCs/>
                <w:sz w:val="20"/>
                <w:szCs w:val="20"/>
              </w:rPr>
            </w:pPr>
            <w:proofErr w:type="spellStart"/>
            <w:r w:rsidRPr="0047432C">
              <w:rPr>
                <w:rFonts w:ascii="Arial" w:hAnsi="Arial" w:cs="Arial"/>
                <w:iCs/>
                <w:sz w:val="20"/>
                <w:szCs w:val="20"/>
              </w:rPr>
              <w:t>engelse</w:t>
            </w:r>
            <w:proofErr w:type="spellEnd"/>
            <w:r w:rsidRPr="0047432C">
              <w:rPr>
                <w:rFonts w:ascii="Arial" w:hAnsi="Arial" w:cs="Arial"/>
                <w:iCs/>
                <w:sz w:val="20"/>
                <w:szCs w:val="20"/>
              </w:rPr>
              <w:t xml:space="preserve"> melange</w:t>
            </w:r>
            <w:r w:rsidR="00CE4BB7">
              <w:rPr>
                <w:rFonts w:ascii="Arial" w:hAnsi="Arial" w:cs="Arial"/>
                <w:iCs/>
                <w:sz w:val="20"/>
                <w:szCs w:val="20"/>
              </w:rPr>
              <w:t>;</w:t>
            </w:r>
          </w:p>
          <w:p w:rsidR="0047432C" w:rsidRPr="0047432C" w:rsidRDefault="0047432C" w:rsidP="0047432C">
            <w:pPr>
              <w:pStyle w:val="Lijstalinea"/>
              <w:numPr>
                <w:ilvl w:val="0"/>
                <w:numId w:val="22"/>
              </w:numPr>
              <w:tabs>
                <w:tab w:val="left" w:pos="142"/>
              </w:tabs>
              <w:spacing w:before="90" w:after="54"/>
              <w:rPr>
                <w:rFonts w:ascii="Arial" w:hAnsi="Arial" w:cs="Arial"/>
                <w:iCs/>
                <w:sz w:val="20"/>
                <w:szCs w:val="20"/>
              </w:rPr>
            </w:pPr>
            <w:proofErr w:type="spellStart"/>
            <w:r w:rsidRPr="0047432C">
              <w:rPr>
                <w:rFonts w:ascii="Arial" w:hAnsi="Arial" w:cs="Arial"/>
                <w:iCs/>
                <w:sz w:val="20"/>
                <w:szCs w:val="20"/>
              </w:rPr>
              <w:t>earl</w:t>
            </w:r>
            <w:proofErr w:type="spellEnd"/>
            <w:r w:rsidRPr="0047432C">
              <w:rPr>
                <w:rFonts w:ascii="Arial" w:hAnsi="Arial" w:cs="Arial"/>
                <w:iCs/>
                <w:sz w:val="20"/>
                <w:szCs w:val="20"/>
              </w:rPr>
              <w:t xml:space="preserve"> </w:t>
            </w:r>
            <w:proofErr w:type="spellStart"/>
            <w:r w:rsidRPr="0047432C">
              <w:rPr>
                <w:rFonts w:ascii="Arial" w:hAnsi="Arial" w:cs="Arial"/>
                <w:iCs/>
                <w:sz w:val="20"/>
                <w:szCs w:val="20"/>
              </w:rPr>
              <w:t>grey</w:t>
            </w:r>
            <w:proofErr w:type="spellEnd"/>
            <w:r w:rsidR="00CE4BB7">
              <w:rPr>
                <w:rFonts w:ascii="Arial" w:hAnsi="Arial" w:cs="Arial"/>
                <w:iCs/>
                <w:sz w:val="20"/>
                <w:szCs w:val="20"/>
              </w:rPr>
              <w:t>;</w:t>
            </w:r>
          </w:p>
          <w:p w:rsidR="0047432C" w:rsidRPr="0047432C" w:rsidRDefault="0047432C" w:rsidP="0047432C">
            <w:pPr>
              <w:pStyle w:val="Lijstalinea"/>
              <w:numPr>
                <w:ilvl w:val="0"/>
                <w:numId w:val="22"/>
              </w:numPr>
              <w:tabs>
                <w:tab w:val="left" w:pos="142"/>
              </w:tabs>
              <w:spacing w:before="90" w:after="54"/>
              <w:rPr>
                <w:rFonts w:ascii="Arial" w:hAnsi="Arial" w:cs="Arial"/>
                <w:iCs/>
                <w:sz w:val="20"/>
                <w:szCs w:val="20"/>
              </w:rPr>
            </w:pPr>
            <w:r w:rsidRPr="0047432C">
              <w:rPr>
                <w:rFonts w:ascii="Arial" w:hAnsi="Arial" w:cs="Arial"/>
                <w:iCs/>
                <w:sz w:val="20"/>
                <w:szCs w:val="20"/>
              </w:rPr>
              <w:t>green tea lemon</w:t>
            </w:r>
            <w:r w:rsidR="00CE4BB7">
              <w:rPr>
                <w:rFonts w:ascii="Arial" w:hAnsi="Arial" w:cs="Arial"/>
                <w:iCs/>
                <w:sz w:val="20"/>
                <w:szCs w:val="20"/>
              </w:rPr>
              <w:t>;</w:t>
            </w:r>
          </w:p>
          <w:p w:rsidR="0047432C" w:rsidRPr="0047432C" w:rsidRDefault="0047432C" w:rsidP="0047432C">
            <w:pPr>
              <w:pStyle w:val="Lijstalinea"/>
              <w:numPr>
                <w:ilvl w:val="0"/>
                <w:numId w:val="22"/>
              </w:numPr>
              <w:tabs>
                <w:tab w:val="left" w:pos="142"/>
              </w:tabs>
              <w:spacing w:before="90" w:after="54"/>
              <w:rPr>
                <w:rFonts w:ascii="Arial" w:hAnsi="Arial" w:cs="Arial"/>
                <w:iCs/>
                <w:sz w:val="20"/>
                <w:szCs w:val="20"/>
              </w:rPr>
            </w:pPr>
            <w:r w:rsidRPr="0047432C">
              <w:rPr>
                <w:rFonts w:ascii="Arial" w:hAnsi="Arial" w:cs="Arial"/>
                <w:iCs/>
                <w:sz w:val="20"/>
                <w:szCs w:val="20"/>
              </w:rPr>
              <w:t>sterrenmunt</w:t>
            </w:r>
            <w:r w:rsidR="00800B6F">
              <w:rPr>
                <w:rFonts w:ascii="Arial" w:hAnsi="Arial" w:cs="Arial"/>
                <w:iCs/>
                <w:sz w:val="20"/>
                <w:szCs w:val="20"/>
              </w:rPr>
              <w:t>/-mix</w:t>
            </w:r>
            <w:r w:rsidR="00CE4BB7">
              <w:rPr>
                <w:rFonts w:ascii="Arial" w:hAnsi="Arial" w:cs="Arial"/>
                <w:iCs/>
                <w:sz w:val="20"/>
                <w:szCs w:val="20"/>
              </w:rPr>
              <w:t>;</w:t>
            </w:r>
          </w:p>
          <w:p w:rsidR="0047432C" w:rsidRPr="0047432C" w:rsidRDefault="0047432C" w:rsidP="0047432C">
            <w:pPr>
              <w:pStyle w:val="Lijstalinea"/>
              <w:numPr>
                <w:ilvl w:val="0"/>
                <w:numId w:val="22"/>
              </w:numPr>
              <w:tabs>
                <w:tab w:val="left" w:pos="142"/>
              </w:tabs>
              <w:spacing w:before="90" w:after="54"/>
              <w:rPr>
                <w:rFonts w:ascii="Arial" w:hAnsi="Arial" w:cs="Arial"/>
                <w:iCs/>
                <w:sz w:val="20"/>
                <w:szCs w:val="20"/>
              </w:rPr>
            </w:pPr>
            <w:r w:rsidRPr="0047432C">
              <w:rPr>
                <w:rFonts w:ascii="Arial" w:hAnsi="Arial" w:cs="Arial"/>
                <w:iCs/>
                <w:sz w:val="20"/>
                <w:szCs w:val="20"/>
              </w:rPr>
              <w:t>bosvruchten</w:t>
            </w:r>
            <w:r w:rsidR="00CE4BB7">
              <w:rPr>
                <w:rFonts w:ascii="Arial" w:hAnsi="Arial" w:cs="Arial"/>
                <w:iCs/>
                <w:sz w:val="20"/>
                <w:szCs w:val="20"/>
              </w:rPr>
              <w:t>;</w:t>
            </w:r>
          </w:p>
          <w:p w:rsidR="00C147BD" w:rsidRPr="0047432C" w:rsidRDefault="0047432C" w:rsidP="0047432C">
            <w:pPr>
              <w:pStyle w:val="Lijstalinea"/>
              <w:numPr>
                <w:ilvl w:val="0"/>
                <w:numId w:val="22"/>
              </w:numPr>
              <w:tabs>
                <w:tab w:val="left" w:pos="142"/>
              </w:tabs>
              <w:spacing w:before="90" w:after="54"/>
            </w:pPr>
            <w:proofErr w:type="spellStart"/>
            <w:r w:rsidRPr="0047432C">
              <w:rPr>
                <w:rFonts w:ascii="Arial" w:hAnsi="Arial" w:cs="Arial"/>
                <w:iCs/>
                <w:sz w:val="20"/>
                <w:szCs w:val="20"/>
              </w:rPr>
              <w:t>rooibos</w:t>
            </w:r>
            <w:proofErr w:type="spellEnd"/>
            <w:r w:rsidR="00CE4BB7">
              <w:rPr>
                <w:rFonts w:ascii="Arial" w:hAnsi="Arial" w:cs="Arial"/>
                <w:iCs/>
                <w:sz w:val="20"/>
                <w:szCs w:val="20"/>
              </w:rPr>
              <w:t>.</w:t>
            </w:r>
          </w:p>
        </w:tc>
      </w:tr>
      <w:tr w:rsidR="00A62E09" w:rsidRPr="00072E42" w:rsidTr="00A62E09">
        <w:tc>
          <w:tcPr>
            <w:tcW w:w="964" w:type="dxa"/>
            <w:shd w:val="clear" w:color="auto" w:fill="E6E6E6"/>
          </w:tcPr>
          <w:p w:rsidR="00A62E09" w:rsidRPr="003A3573" w:rsidRDefault="00A62E09" w:rsidP="00A62E09">
            <w:pPr>
              <w:numPr>
                <w:ilvl w:val="0"/>
                <w:numId w:val="4"/>
              </w:numPr>
              <w:spacing w:before="90" w:after="54" w:line="240" w:lineRule="exact"/>
              <w:ind w:left="57" w:firstLine="0"/>
              <w:rPr>
                <w:rFonts w:ascii="Arial" w:hAnsi="Arial" w:cs="Arial"/>
              </w:rPr>
            </w:pPr>
          </w:p>
        </w:tc>
        <w:tc>
          <w:tcPr>
            <w:tcW w:w="7541" w:type="dxa"/>
          </w:tcPr>
          <w:p w:rsidR="00A62E09" w:rsidRPr="00A62E09" w:rsidRDefault="00A62E09" w:rsidP="00A62E09">
            <w:pPr>
              <w:tabs>
                <w:tab w:val="left" w:pos="142"/>
              </w:tabs>
              <w:spacing w:before="90" w:after="54"/>
              <w:ind w:left="142"/>
              <w:rPr>
                <w:rFonts w:ascii="Arial" w:hAnsi="Arial" w:cs="Arial"/>
                <w:iCs/>
              </w:rPr>
            </w:pPr>
            <w:r>
              <w:rPr>
                <w:rFonts w:ascii="Arial" w:hAnsi="Arial" w:cs="Arial"/>
                <w:iCs/>
              </w:rPr>
              <w:t>Naast water worden a</w:t>
            </w:r>
            <w:r w:rsidRPr="00A62E09">
              <w:rPr>
                <w:rFonts w:ascii="Arial" w:hAnsi="Arial" w:cs="Arial"/>
                <w:iCs/>
              </w:rPr>
              <w:t>lleen koffie en cappuccinotopping* in de automaat</w:t>
            </w:r>
            <w:r>
              <w:rPr>
                <w:rFonts w:ascii="Arial" w:hAnsi="Arial" w:cs="Arial"/>
                <w:iCs/>
              </w:rPr>
              <w:t xml:space="preserve"> gebruikt als ingrediënt voor het maken van een consumptie.</w:t>
            </w:r>
            <w:r>
              <w:rPr>
                <w:rFonts w:ascii="Arial" w:hAnsi="Arial" w:cs="Arial"/>
                <w:iCs/>
              </w:rPr>
              <w:br/>
              <w:t>Dus</w:t>
            </w:r>
            <w:r w:rsidRPr="00A62E09">
              <w:rPr>
                <w:rFonts w:ascii="Arial" w:hAnsi="Arial" w:cs="Arial"/>
                <w:iCs/>
              </w:rPr>
              <w:t xml:space="preserve"> geen andere </w:t>
            </w:r>
            <w:r>
              <w:rPr>
                <w:rFonts w:ascii="Arial" w:hAnsi="Arial" w:cs="Arial"/>
                <w:iCs/>
              </w:rPr>
              <w:t>ingrediënten/</w:t>
            </w:r>
            <w:r w:rsidRPr="00A62E09">
              <w:rPr>
                <w:rFonts w:ascii="Arial" w:hAnsi="Arial" w:cs="Arial"/>
                <w:iCs/>
              </w:rPr>
              <w:t>zaken</w:t>
            </w:r>
            <w:r>
              <w:rPr>
                <w:rFonts w:ascii="Arial" w:hAnsi="Arial" w:cs="Arial"/>
                <w:iCs/>
              </w:rPr>
              <w:t xml:space="preserve"> worden via de automaat verstrekt; waaronder</w:t>
            </w:r>
            <w:r w:rsidRPr="00A62E09">
              <w:rPr>
                <w:rFonts w:ascii="Arial" w:hAnsi="Arial" w:cs="Arial"/>
                <w:iCs/>
              </w:rPr>
              <w:t xml:space="preserve"> melk, suiker, zoetjes, </w:t>
            </w:r>
            <w:r>
              <w:rPr>
                <w:rFonts w:ascii="Arial" w:hAnsi="Arial" w:cs="Arial"/>
                <w:iCs/>
              </w:rPr>
              <w:t xml:space="preserve">thee, </w:t>
            </w:r>
            <w:r w:rsidRPr="00A62E09">
              <w:rPr>
                <w:rFonts w:ascii="Arial" w:hAnsi="Arial" w:cs="Arial"/>
                <w:iCs/>
              </w:rPr>
              <w:t xml:space="preserve">bekers </w:t>
            </w:r>
            <w:r>
              <w:rPr>
                <w:rFonts w:ascii="Arial" w:hAnsi="Arial" w:cs="Arial"/>
                <w:iCs/>
              </w:rPr>
              <w:t xml:space="preserve">of </w:t>
            </w:r>
            <w:r w:rsidRPr="00A62E09">
              <w:rPr>
                <w:rFonts w:ascii="Arial" w:hAnsi="Arial" w:cs="Arial"/>
                <w:iCs/>
              </w:rPr>
              <w:t>roerstaafjes.</w:t>
            </w:r>
          </w:p>
          <w:p w:rsidR="00A62E09" w:rsidRPr="003A3573" w:rsidRDefault="00A62E09" w:rsidP="00A62E09">
            <w:pPr>
              <w:tabs>
                <w:tab w:val="left" w:pos="142"/>
              </w:tabs>
              <w:spacing w:before="90" w:after="54"/>
              <w:ind w:left="142"/>
            </w:pPr>
            <w:r>
              <w:rPr>
                <w:rFonts w:ascii="Arial" w:hAnsi="Arial" w:cs="Arial"/>
                <w:iCs/>
              </w:rPr>
              <w:t>*)</w:t>
            </w:r>
            <w:r w:rsidRPr="00A62E09">
              <w:rPr>
                <w:rFonts w:ascii="Arial" w:hAnsi="Arial" w:cs="Arial"/>
                <w:iCs/>
              </w:rPr>
              <w:t xml:space="preserve"> Melk als cappuccinotopping is toegestaan, wanneer melk als cappuccinotopping wordt gebruikt, mag deze ook in andere dranken worden gebruikt.</w:t>
            </w:r>
          </w:p>
        </w:tc>
      </w:tr>
      <w:tr w:rsidR="00C147BD" w:rsidRPr="00072E42" w:rsidTr="00FC6321">
        <w:tc>
          <w:tcPr>
            <w:tcW w:w="964" w:type="dxa"/>
            <w:shd w:val="clear" w:color="auto" w:fill="E6E6E6"/>
          </w:tcPr>
          <w:p w:rsidR="00C147BD" w:rsidRPr="003A3573" w:rsidRDefault="00C147BD" w:rsidP="00FC6321">
            <w:pPr>
              <w:numPr>
                <w:ilvl w:val="0"/>
                <w:numId w:val="4"/>
              </w:numPr>
              <w:spacing w:before="90" w:after="54" w:line="240" w:lineRule="exact"/>
              <w:ind w:left="57" w:firstLine="0"/>
              <w:rPr>
                <w:rFonts w:ascii="Arial" w:hAnsi="Arial" w:cs="Arial"/>
              </w:rPr>
            </w:pPr>
          </w:p>
        </w:tc>
        <w:tc>
          <w:tcPr>
            <w:tcW w:w="7541" w:type="dxa"/>
          </w:tcPr>
          <w:p w:rsidR="00C147BD" w:rsidRPr="003A3573" w:rsidRDefault="003A3573" w:rsidP="00484F25">
            <w:pPr>
              <w:tabs>
                <w:tab w:val="left" w:pos="142"/>
              </w:tabs>
              <w:spacing w:before="90" w:after="54"/>
              <w:ind w:left="142"/>
            </w:pPr>
            <w:r w:rsidRPr="003A3573">
              <w:rPr>
                <w:rFonts w:ascii="Arial" w:hAnsi="Arial" w:cs="Arial"/>
                <w:iCs/>
              </w:rPr>
              <w:t xml:space="preserve">De sterkte van de </w:t>
            </w:r>
            <w:proofErr w:type="spellStart"/>
            <w:r w:rsidR="006149AF">
              <w:rPr>
                <w:rFonts w:ascii="Arial" w:hAnsi="Arial" w:cs="Arial"/>
                <w:iCs/>
              </w:rPr>
              <w:t>koffie</w:t>
            </w:r>
            <w:r w:rsidR="00800B6F">
              <w:rPr>
                <w:rFonts w:ascii="Arial" w:hAnsi="Arial" w:cs="Arial"/>
                <w:iCs/>
              </w:rPr>
              <w:t>houdende</w:t>
            </w:r>
            <w:proofErr w:type="spellEnd"/>
            <w:r w:rsidR="00800B6F">
              <w:rPr>
                <w:rFonts w:ascii="Arial" w:hAnsi="Arial" w:cs="Arial"/>
                <w:iCs/>
              </w:rPr>
              <w:t xml:space="preserve"> </w:t>
            </w:r>
            <w:r w:rsidRPr="003A3573">
              <w:rPr>
                <w:rFonts w:ascii="Arial" w:hAnsi="Arial" w:cs="Arial"/>
                <w:iCs/>
              </w:rPr>
              <w:t xml:space="preserve">warme dranken is per </w:t>
            </w:r>
            <w:r w:rsidR="00800B6F">
              <w:rPr>
                <w:rFonts w:ascii="Arial" w:hAnsi="Arial" w:cs="Arial"/>
                <w:iCs/>
              </w:rPr>
              <w:t>consumptie</w:t>
            </w:r>
            <w:r w:rsidRPr="003A3573">
              <w:rPr>
                <w:rFonts w:ascii="Arial" w:hAnsi="Arial" w:cs="Arial"/>
                <w:iCs/>
              </w:rPr>
              <w:t xml:space="preserve"> individueel instelbaar in minimaal 3 sterktes.</w:t>
            </w:r>
          </w:p>
        </w:tc>
      </w:tr>
      <w:tr w:rsidR="00C147BD" w:rsidRPr="00072E42" w:rsidTr="00121ADC">
        <w:tc>
          <w:tcPr>
            <w:tcW w:w="964" w:type="dxa"/>
            <w:shd w:val="clear" w:color="auto" w:fill="E6E6E6"/>
          </w:tcPr>
          <w:p w:rsidR="00C147BD" w:rsidRPr="003A3573" w:rsidRDefault="00C147BD" w:rsidP="00121ADC">
            <w:pPr>
              <w:numPr>
                <w:ilvl w:val="0"/>
                <w:numId w:val="4"/>
              </w:numPr>
              <w:spacing w:before="90" w:after="54" w:line="240" w:lineRule="exact"/>
              <w:ind w:left="57" w:firstLine="0"/>
              <w:rPr>
                <w:rFonts w:ascii="Arial" w:hAnsi="Arial" w:cs="Arial"/>
              </w:rPr>
            </w:pPr>
          </w:p>
        </w:tc>
        <w:tc>
          <w:tcPr>
            <w:tcW w:w="7541" w:type="dxa"/>
          </w:tcPr>
          <w:p w:rsidR="00C147BD" w:rsidRPr="003A3573" w:rsidRDefault="003A3573" w:rsidP="003A3573">
            <w:pPr>
              <w:tabs>
                <w:tab w:val="left" w:pos="142"/>
              </w:tabs>
              <w:spacing w:before="90" w:after="54"/>
              <w:ind w:left="142"/>
            </w:pPr>
            <w:r>
              <w:rPr>
                <w:rFonts w:ascii="Arial" w:hAnsi="Arial" w:cs="Arial"/>
                <w:iCs/>
              </w:rPr>
              <w:t>De au</w:t>
            </w:r>
            <w:r w:rsidRPr="003A3573">
              <w:rPr>
                <w:rFonts w:ascii="Arial" w:hAnsi="Arial" w:cs="Arial"/>
                <w:iCs/>
              </w:rPr>
              <w:t>toma</w:t>
            </w:r>
            <w:r>
              <w:rPr>
                <w:rFonts w:ascii="Arial" w:hAnsi="Arial" w:cs="Arial"/>
                <w:iCs/>
              </w:rPr>
              <w:t xml:space="preserve">ten dienen op normale netstroom (230V) </w:t>
            </w:r>
            <w:r w:rsidRPr="003A3573">
              <w:rPr>
                <w:rFonts w:ascii="Arial" w:hAnsi="Arial" w:cs="Arial"/>
                <w:iCs/>
              </w:rPr>
              <w:t>te functioneren</w:t>
            </w:r>
            <w:r>
              <w:rPr>
                <w:rFonts w:ascii="Arial" w:hAnsi="Arial" w:cs="Arial"/>
                <w:iCs/>
              </w:rPr>
              <w:t>.</w:t>
            </w:r>
          </w:p>
        </w:tc>
      </w:tr>
      <w:tr w:rsidR="00C147BD" w:rsidRPr="00D30488" w:rsidTr="00121ADC">
        <w:tc>
          <w:tcPr>
            <w:tcW w:w="964" w:type="dxa"/>
            <w:shd w:val="clear" w:color="auto" w:fill="E6E6E6"/>
          </w:tcPr>
          <w:p w:rsidR="00C147BD" w:rsidRPr="00D30488" w:rsidRDefault="00C147BD" w:rsidP="00121ADC">
            <w:pPr>
              <w:numPr>
                <w:ilvl w:val="0"/>
                <w:numId w:val="4"/>
              </w:numPr>
              <w:spacing w:before="90" w:after="54" w:line="240" w:lineRule="exact"/>
              <w:ind w:left="57" w:firstLine="0"/>
              <w:rPr>
                <w:rFonts w:ascii="Arial" w:hAnsi="Arial" w:cs="Arial"/>
              </w:rPr>
            </w:pPr>
          </w:p>
        </w:tc>
        <w:tc>
          <w:tcPr>
            <w:tcW w:w="7541" w:type="dxa"/>
          </w:tcPr>
          <w:p w:rsidR="00C147BD" w:rsidRPr="00D30488" w:rsidRDefault="00976B3D" w:rsidP="008F563F">
            <w:pPr>
              <w:tabs>
                <w:tab w:val="left" w:pos="142"/>
              </w:tabs>
              <w:spacing w:before="90" w:after="54"/>
              <w:ind w:left="142"/>
            </w:pPr>
            <w:r w:rsidRPr="00D30488">
              <w:rPr>
                <w:rFonts w:ascii="Arial" w:hAnsi="Arial" w:cs="Arial"/>
              </w:rPr>
              <w:t>De</w:t>
            </w:r>
            <w:r w:rsidR="00800B6F" w:rsidRPr="00D30488">
              <w:rPr>
                <w:rFonts w:ascii="Arial" w:hAnsi="Arial" w:cs="Arial"/>
              </w:rPr>
              <w:t xml:space="preserve"> </w:t>
            </w:r>
            <w:r w:rsidRPr="00D30488">
              <w:rPr>
                <w:rFonts w:ascii="Arial" w:hAnsi="Arial" w:cs="Arial"/>
              </w:rPr>
              <w:t>cons</w:t>
            </w:r>
            <w:r w:rsidR="00D9156F" w:rsidRPr="00D30488">
              <w:rPr>
                <w:rFonts w:ascii="Arial" w:hAnsi="Arial" w:cs="Arial"/>
              </w:rPr>
              <w:t>umptie</w:t>
            </w:r>
            <w:r w:rsidR="00E372A0" w:rsidRPr="00D30488">
              <w:rPr>
                <w:rFonts w:ascii="Arial" w:hAnsi="Arial" w:cs="Arial"/>
              </w:rPr>
              <w:t>-</w:t>
            </w:r>
            <w:r w:rsidR="00D9156F" w:rsidRPr="00D30488">
              <w:rPr>
                <w:rFonts w:ascii="Arial" w:hAnsi="Arial" w:cs="Arial"/>
              </w:rPr>
              <w:t>inhoud di</w:t>
            </w:r>
            <w:r w:rsidRPr="00D30488">
              <w:rPr>
                <w:rFonts w:ascii="Arial" w:hAnsi="Arial" w:cs="Arial"/>
              </w:rPr>
              <w:t>ent</w:t>
            </w:r>
            <w:r w:rsidR="00D9156F" w:rsidRPr="00D30488">
              <w:rPr>
                <w:rFonts w:ascii="Arial" w:hAnsi="Arial" w:cs="Arial"/>
              </w:rPr>
              <w:t xml:space="preserve"> </w:t>
            </w:r>
            <w:r w:rsidR="00D00D57">
              <w:rPr>
                <w:rFonts w:ascii="Arial" w:hAnsi="Arial" w:cs="Arial"/>
              </w:rPr>
              <w:t xml:space="preserve">door de operator </w:t>
            </w:r>
            <w:r w:rsidR="00D9156F" w:rsidRPr="00D30488">
              <w:rPr>
                <w:rFonts w:ascii="Arial" w:hAnsi="Arial" w:cs="Arial"/>
              </w:rPr>
              <w:t>per automaat ins</w:t>
            </w:r>
            <w:r w:rsidR="00800B6F" w:rsidRPr="00D30488">
              <w:rPr>
                <w:rFonts w:ascii="Arial" w:hAnsi="Arial" w:cs="Arial"/>
              </w:rPr>
              <w:t xml:space="preserve">telbaar </w:t>
            </w:r>
            <w:r w:rsidR="00D9156F" w:rsidRPr="00D30488">
              <w:rPr>
                <w:rFonts w:ascii="Arial" w:hAnsi="Arial" w:cs="Arial"/>
              </w:rPr>
              <w:t xml:space="preserve">te </w:t>
            </w:r>
            <w:r w:rsidR="00800B6F" w:rsidRPr="00D30488">
              <w:rPr>
                <w:rFonts w:ascii="Arial" w:hAnsi="Arial" w:cs="Arial"/>
              </w:rPr>
              <w:t>zijn</w:t>
            </w:r>
            <w:r w:rsidRPr="00D30488">
              <w:rPr>
                <w:rFonts w:ascii="Arial" w:hAnsi="Arial" w:cs="Arial"/>
              </w:rPr>
              <w:t xml:space="preserve"> </w:t>
            </w:r>
            <w:r w:rsidR="009E030A">
              <w:rPr>
                <w:rFonts w:ascii="Arial" w:hAnsi="Arial" w:cs="Arial"/>
              </w:rPr>
              <w:t xml:space="preserve">minimaal in de range </w:t>
            </w:r>
            <w:r w:rsidRPr="00D30488">
              <w:rPr>
                <w:rFonts w:ascii="Arial" w:hAnsi="Arial" w:cs="Arial"/>
              </w:rPr>
              <w:t>t</w:t>
            </w:r>
            <w:r w:rsidR="00D9156F" w:rsidRPr="00D30488">
              <w:rPr>
                <w:rFonts w:ascii="Arial" w:hAnsi="Arial" w:cs="Arial"/>
              </w:rPr>
              <w:t xml:space="preserve">ussen </w:t>
            </w:r>
            <w:r w:rsidR="00484F25" w:rsidRPr="00D30488">
              <w:rPr>
                <w:rFonts w:ascii="Arial" w:hAnsi="Arial" w:cs="Arial"/>
              </w:rPr>
              <w:t>40</w:t>
            </w:r>
            <w:r w:rsidR="00D9156F" w:rsidRPr="00D30488">
              <w:rPr>
                <w:rFonts w:ascii="Arial" w:hAnsi="Arial" w:cs="Arial"/>
              </w:rPr>
              <w:t xml:space="preserve"> en 200cc. </w:t>
            </w:r>
          </w:p>
        </w:tc>
      </w:tr>
      <w:tr w:rsidR="00D00D57" w:rsidRPr="00D00D57" w:rsidTr="00121ADC">
        <w:tc>
          <w:tcPr>
            <w:tcW w:w="964" w:type="dxa"/>
            <w:shd w:val="clear" w:color="auto" w:fill="E6E6E6"/>
          </w:tcPr>
          <w:p w:rsidR="00F458B7" w:rsidRPr="00D00D57" w:rsidRDefault="00F458B7" w:rsidP="00121ADC">
            <w:pPr>
              <w:numPr>
                <w:ilvl w:val="0"/>
                <w:numId w:val="4"/>
              </w:numPr>
              <w:spacing w:before="90" w:after="54" w:line="240" w:lineRule="exact"/>
              <w:ind w:left="57" w:firstLine="0"/>
              <w:rPr>
                <w:rFonts w:ascii="Arial" w:hAnsi="Arial" w:cs="Arial"/>
              </w:rPr>
            </w:pPr>
          </w:p>
        </w:tc>
        <w:tc>
          <w:tcPr>
            <w:tcW w:w="7541" w:type="dxa"/>
          </w:tcPr>
          <w:p w:rsidR="00D00D57" w:rsidRPr="00D00D57" w:rsidRDefault="00D00D57" w:rsidP="00D00D57">
            <w:pPr>
              <w:tabs>
                <w:tab w:val="left" w:pos="142"/>
              </w:tabs>
              <w:spacing w:before="90" w:after="54"/>
              <w:ind w:left="142"/>
              <w:rPr>
                <w:rFonts w:ascii="Arial" w:hAnsi="Arial" w:cs="Arial"/>
              </w:rPr>
            </w:pPr>
            <w:r w:rsidRPr="00D00D57">
              <w:rPr>
                <w:rFonts w:ascii="Arial" w:hAnsi="Arial" w:cs="Arial"/>
              </w:rPr>
              <w:t xml:space="preserve">Inschrijver dient voor de prijsaanbieding er van uit te gaan dat </w:t>
            </w:r>
            <w:r w:rsidR="008B53CD" w:rsidRPr="00D00D57">
              <w:rPr>
                <w:rFonts w:ascii="Arial" w:hAnsi="Arial" w:cs="Arial"/>
              </w:rPr>
              <w:t>a</w:t>
            </w:r>
            <w:r w:rsidR="00F458B7" w:rsidRPr="00D00D57">
              <w:rPr>
                <w:rFonts w:ascii="Arial" w:hAnsi="Arial" w:cs="Arial"/>
              </w:rPr>
              <w:t>lle consumpties</w:t>
            </w:r>
            <w:r w:rsidRPr="00D00D57">
              <w:rPr>
                <w:rFonts w:ascii="Arial" w:hAnsi="Arial" w:cs="Arial"/>
              </w:rPr>
              <w:t xml:space="preserve"> (m.u.v. espresso)</w:t>
            </w:r>
            <w:r w:rsidR="00F458B7" w:rsidRPr="00D00D57">
              <w:rPr>
                <w:rFonts w:ascii="Arial" w:hAnsi="Arial" w:cs="Arial"/>
              </w:rPr>
              <w:t xml:space="preserve"> een minimale inhoud van </w:t>
            </w:r>
            <w:r w:rsidR="009B615B" w:rsidRPr="00D00D57">
              <w:rPr>
                <w:rFonts w:ascii="Arial" w:hAnsi="Arial" w:cs="Arial"/>
              </w:rPr>
              <w:t>150</w:t>
            </w:r>
            <w:r w:rsidR="00F458B7" w:rsidRPr="00D00D57">
              <w:rPr>
                <w:rFonts w:ascii="Arial" w:hAnsi="Arial" w:cs="Arial"/>
              </w:rPr>
              <w:t>cc</w:t>
            </w:r>
            <w:r w:rsidR="008B53CD" w:rsidRPr="00D00D57">
              <w:rPr>
                <w:rFonts w:ascii="Arial" w:hAnsi="Arial" w:cs="Arial"/>
              </w:rPr>
              <w:t xml:space="preserve"> </w:t>
            </w:r>
            <w:r w:rsidRPr="00D00D57">
              <w:rPr>
                <w:rFonts w:ascii="Arial" w:hAnsi="Arial" w:cs="Arial"/>
              </w:rPr>
              <w:t xml:space="preserve">hebben. </w:t>
            </w:r>
          </w:p>
          <w:p w:rsidR="00F458B7" w:rsidRPr="00D00D57" w:rsidRDefault="00D00D57" w:rsidP="00D00D57">
            <w:pPr>
              <w:tabs>
                <w:tab w:val="left" w:pos="142"/>
              </w:tabs>
              <w:spacing w:before="90" w:after="54"/>
              <w:ind w:left="142"/>
              <w:rPr>
                <w:rFonts w:ascii="Arial" w:hAnsi="Arial" w:cs="Arial"/>
              </w:rPr>
            </w:pPr>
            <w:r w:rsidRPr="00D00D57">
              <w:rPr>
                <w:rFonts w:ascii="Arial" w:hAnsi="Arial" w:cs="Arial"/>
              </w:rPr>
              <w:t>Voor espresso dient de inschrijver uit te gaan van een inhoud van minimaal 65cc.</w:t>
            </w:r>
          </w:p>
        </w:tc>
      </w:tr>
      <w:tr w:rsidR="00D67F70" w:rsidRPr="00D30488" w:rsidTr="003A3573">
        <w:tc>
          <w:tcPr>
            <w:tcW w:w="964" w:type="dxa"/>
            <w:shd w:val="clear" w:color="auto" w:fill="E6E6E6"/>
          </w:tcPr>
          <w:p w:rsidR="00D67F70" w:rsidRPr="00D30488" w:rsidRDefault="00D67F70" w:rsidP="003A3573">
            <w:pPr>
              <w:numPr>
                <w:ilvl w:val="0"/>
                <w:numId w:val="4"/>
              </w:numPr>
              <w:spacing w:before="90" w:after="54" w:line="240" w:lineRule="exact"/>
              <w:ind w:left="57" w:firstLine="0"/>
              <w:rPr>
                <w:rFonts w:ascii="Arial" w:hAnsi="Arial" w:cs="Arial"/>
              </w:rPr>
            </w:pPr>
          </w:p>
        </w:tc>
        <w:tc>
          <w:tcPr>
            <w:tcW w:w="7541" w:type="dxa"/>
          </w:tcPr>
          <w:p w:rsidR="00D67F70" w:rsidRPr="00D30488" w:rsidRDefault="00D67F70" w:rsidP="003A3573">
            <w:pPr>
              <w:tabs>
                <w:tab w:val="left" w:pos="142"/>
              </w:tabs>
              <w:spacing w:before="90" w:after="54"/>
              <w:ind w:left="142"/>
              <w:rPr>
                <w:rFonts w:ascii="Arial" w:hAnsi="Arial" w:cs="Arial"/>
              </w:rPr>
            </w:pPr>
            <w:r w:rsidRPr="00D30488">
              <w:rPr>
                <w:rFonts w:ascii="Arial" w:hAnsi="Arial" w:cs="Arial"/>
              </w:rPr>
              <w:t>Het is mogelijk om rietsuikerbekers va</w:t>
            </w:r>
            <w:r w:rsidR="003963F0" w:rsidRPr="00D30488">
              <w:rPr>
                <w:rFonts w:ascii="Arial" w:hAnsi="Arial" w:cs="Arial"/>
              </w:rPr>
              <w:t>n 83 mm hoogte en 72 mm doorsn</w:t>
            </w:r>
            <w:r w:rsidR="00CA0AD1" w:rsidRPr="00D30488">
              <w:rPr>
                <w:rFonts w:ascii="Arial" w:hAnsi="Arial" w:cs="Arial"/>
              </w:rPr>
              <w:t>e</w:t>
            </w:r>
            <w:r w:rsidR="003963F0" w:rsidRPr="00D30488">
              <w:rPr>
                <w:rFonts w:ascii="Arial" w:hAnsi="Arial" w:cs="Arial"/>
              </w:rPr>
              <w:t>de</w:t>
            </w:r>
            <w:r w:rsidRPr="00D30488">
              <w:rPr>
                <w:rFonts w:ascii="Arial" w:hAnsi="Arial" w:cs="Arial"/>
              </w:rPr>
              <w:t xml:space="preserve"> te plaatsen onder de consumptie uitgifte.</w:t>
            </w:r>
          </w:p>
        </w:tc>
      </w:tr>
      <w:tr w:rsidR="003A3573" w:rsidRPr="00E502C9" w:rsidTr="003A3573">
        <w:tc>
          <w:tcPr>
            <w:tcW w:w="964" w:type="dxa"/>
            <w:shd w:val="clear" w:color="auto" w:fill="E6E6E6"/>
          </w:tcPr>
          <w:p w:rsidR="003A3573" w:rsidRPr="00CA1CCA" w:rsidRDefault="003A3573" w:rsidP="003A3573">
            <w:pPr>
              <w:numPr>
                <w:ilvl w:val="0"/>
                <w:numId w:val="4"/>
              </w:numPr>
              <w:spacing w:before="90" w:after="54" w:line="240" w:lineRule="exact"/>
              <w:ind w:left="57" w:firstLine="0"/>
              <w:rPr>
                <w:rFonts w:ascii="Arial" w:hAnsi="Arial" w:cs="Arial"/>
              </w:rPr>
            </w:pPr>
            <w:bookmarkStart w:id="7" w:name="_Ref17896402"/>
          </w:p>
        </w:tc>
        <w:bookmarkEnd w:id="7"/>
        <w:tc>
          <w:tcPr>
            <w:tcW w:w="7541" w:type="dxa"/>
          </w:tcPr>
          <w:p w:rsidR="00B9566C" w:rsidRPr="00CA1CCA" w:rsidRDefault="00B9566C" w:rsidP="003A3573">
            <w:pPr>
              <w:tabs>
                <w:tab w:val="left" w:pos="142"/>
              </w:tabs>
              <w:spacing w:before="90" w:after="54"/>
              <w:ind w:left="142"/>
              <w:rPr>
                <w:rFonts w:ascii="Arial" w:hAnsi="Arial" w:cs="Arial"/>
              </w:rPr>
            </w:pPr>
            <w:r>
              <w:rPr>
                <w:rFonts w:ascii="Arial" w:hAnsi="Arial" w:cs="Arial"/>
              </w:rPr>
              <w:t>B</w:t>
            </w:r>
            <w:r w:rsidRPr="00B9566C">
              <w:rPr>
                <w:rFonts w:ascii="Arial" w:hAnsi="Arial" w:cs="Arial"/>
              </w:rPr>
              <w:t xml:space="preserve">ij </w:t>
            </w:r>
            <w:r w:rsidR="0006357F">
              <w:rPr>
                <w:rFonts w:ascii="Arial" w:hAnsi="Arial" w:cs="Arial"/>
              </w:rPr>
              <w:t xml:space="preserve">de </w:t>
            </w:r>
            <w:r w:rsidRPr="00B9566C">
              <w:rPr>
                <w:rFonts w:ascii="Arial" w:hAnsi="Arial" w:cs="Arial"/>
              </w:rPr>
              <w:t xml:space="preserve">uitgifte van (heet) water </w:t>
            </w:r>
            <w:r>
              <w:rPr>
                <w:rFonts w:ascii="Arial" w:hAnsi="Arial" w:cs="Arial"/>
              </w:rPr>
              <w:t xml:space="preserve">is </w:t>
            </w:r>
            <w:r w:rsidR="00D906EA">
              <w:rPr>
                <w:rFonts w:ascii="Arial" w:hAnsi="Arial" w:cs="Arial"/>
              </w:rPr>
              <w:t xml:space="preserve"> </w:t>
            </w:r>
            <w:r w:rsidRPr="00B9566C">
              <w:rPr>
                <w:rFonts w:ascii="Arial" w:hAnsi="Arial" w:cs="Arial"/>
              </w:rPr>
              <w:t>vermenging</w:t>
            </w:r>
            <w:r w:rsidR="00D906EA">
              <w:rPr>
                <w:rFonts w:ascii="Arial" w:hAnsi="Arial" w:cs="Arial"/>
              </w:rPr>
              <w:t xml:space="preserve"> met </w:t>
            </w:r>
            <w:r w:rsidRPr="00B9566C">
              <w:rPr>
                <w:rFonts w:ascii="Arial" w:hAnsi="Arial" w:cs="Arial"/>
              </w:rPr>
              <w:t>/vervuiling door</w:t>
            </w:r>
            <w:r w:rsidR="00D906EA">
              <w:rPr>
                <w:rFonts w:ascii="Arial" w:hAnsi="Arial" w:cs="Arial"/>
              </w:rPr>
              <w:t xml:space="preserve"> </w:t>
            </w:r>
            <w:r w:rsidRPr="00B9566C">
              <w:rPr>
                <w:rFonts w:ascii="Arial" w:hAnsi="Arial" w:cs="Arial"/>
              </w:rPr>
              <w:t xml:space="preserve"> andere dranksoorten volstrekt uitgesloten</w:t>
            </w:r>
            <w:r w:rsidR="0006357F">
              <w:rPr>
                <w:rFonts w:ascii="Arial" w:hAnsi="Arial" w:cs="Arial"/>
              </w:rPr>
              <w:t>.</w:t>
            </w:r>
          </w:p>
          <w:p w:rsidR="003A3573" w:rsidRPr="00CA1CCA" w:rsidRDefault="00CA1CCA" w:rsidP="00CA1CCA">
            <w:pPr>
              <w:tabs>
                <w:tab w:val="left" w:pos="142"/>
              </w:tabs>
              <w:spacing w:before="90" w:after="54"/>
              <w:ind w:left="142"/>
              <w:rPr>
                <w:rFonts w:ascii="Arial" w:hAnsi="Arial" w:cs="Arial"/>
              </w:rPr>
            </w:pPr>
            <w:r w:rsidRPr="00CA1CCA">
              <w:rPr>
                <w:rFonts w:ascii="Arial" w:hAnsi="Arial" w:cs="Arial"/>
              </w:rPr>
              <w:t>Inschrijver dient bij zijn inschrijving voor elk aangeboden type automaat een bewijsstuk (of bewijsstukken) bij te voegen waarin wordt uitgelegd c.q. geïllustreerd hoe dit bij dit type automaat is gewaarborgd.</w:t>
            </w:r>
          </w:p>
        </w:tc>
      </w:tr>
      <w:tr w:rsidR="00124022" w:rsidRPr="00072E42" w:rsidTr="000846D5">
        <w:tc>
          <w:tcPr>
            <w:tcW w:w="964" w:type="dxa"/>
            <w:shd w:val="clear" w:color="auto" w:fill="E6E6E6"/>
          </w:tcPr>
          <w:p w:rsidR="00124022" w:rsidRPr="00CA1CCA" w:rsidRDefault="00124022" w:rsidP="00124022">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124022" w:rsidRPr="00FE4307" w:rsidRDefault="00124022" w:rsidP="00124022">
            <w:pPr>
              <w:tabs>
                <w:tab w:val="left" w:pos="142"/>
              </w:tabs>
              <w:spacing w:before="90" w:after="54"/>
              <w:ind w:left="142"/>
              <w:rPr>
                <w:rFonts w:ascii="Arial" w:hAnsi="Arial" w:cs="Arial"/>
                <w:iCs/>
              </w:rPr>
            </w:pPr>
            <w:r w:rsidRPr="00FE4307">
              <w:rPr>
                <w:rFonts w:ascii="Arial" w:hAnsi="Arial" w:cs="Arial"/>
                <w:iCs/>
              </w:rPr>
              <w:t>Voorhanden zijnde leidingwerk en aansluitingen dient gebruikt te worden.</w:t>
            </w:r>
            <w:r w:rsidR="008F563F" w:rsidRPr="00FE4307">
              <w:rPr>
                <w:rFonts w:ascii="Arial" w:hAnsi="Arial" w:cs="Arial"/>
                <w:iCs/>
              </w:rPr>
              <w:br/>
              <w:t xml:space="preserve">(Tip: </w:t>
            </w:r>
            <w:r w:rsidR="00FE4307" w:rsidRPr="00FE4307">
              <w:rPr>
                <w:rFonts w:ascii="Arial" w:hAnsi="Arial" w:cs="Arial"/>
                <w:iCs/>
              </w:rPr>
              <w:t>b</w:t>
            </w:r>
            <w:r w:rsidR="00683BB7" w:rsidRPr="00FE4307">
              <w:rPr>
                <w:rFonts w:ascii="Arial" w:hAnsi="Arial" w:cs="Arial"/>
                <w:iCs/>
              </w:rPr>
              <w:t>eki</w:t>
            </w:r>
            <w:r w:rsidR="00FE4307" w:rsidRPr="00FE4307">
              <w:rPr>
                <w:rFonts w:ascii="Arial" w:hAnsi="Arial" w:cs="Arial"/>
                <w:iCs/>
              </w:rPr>
              <w:t>jk dit bij de schouw zorgvuldig!)</w:t>
            </w:r>
          </w:p>
          <w:p w:rsidR="00124022" w:rsidRPr="00FE4307" w:rsidRDefault="00124022" w:rsidP="00800B6F">
            <w:pPr>
              <w:tabs>
                <w:tab w:val="left" w:pos="142"/>
              </w:tabs>
              <w:spacing w:before="90" w:after="54"/>
              <w:ind w:left="142"/>
              <w:rPr>
                <w:rFonts w:ascii="Arial" w:hAnsi="Arial" w:cs="Arial"/>
              </w:rPr>
            </w:pPr>
            <w:r w:rsidRPr="00FE4307">
              <w:rPr>
                <w:rFonts w:ascii="Arial" w:hAnsi="Arial" w:cs="Arial"/>
                <w:iCs/>
              </w:rPr>
              <w:t>Op elke plaatsingslocatie zijn aanwezig een koud water aansluiting en een stroomvoorziening (geen rioolaansluiting).</w:t>
            </w:r>
          </w:p>
        </w:tc>
      </w:tr>
      <w:tr w:rsidR="00124022" w:rsidRPr="00072E42" w:rsidTr="00124022">
        <w:tc>
          <w:tcPr>
            <w:tcW w:w="964" w:type="dxa"/>
            <w:shd w:val="clear" w:color="auto" w:fill="E6E6E6"/>
          </w:tcPr>
          <w:p w:rsidR="00124022" w:rsidRPr="00CA1CCA" w:rsidRDefault="00124022" w:rsidP="00124022">
            <w:pPr>
              <w:numPr>
                <w:ilvl w:val="0"/>
                <w:numId w:val="4"/>
              </w:numPr>
              <w:spacing w:before="90" w:after="54" w:line="240" w:lineRule="exact"/>
              <w:ind w:left="57" w:firstLine="0"/>
              <w:rPr>
                <w:rFonts w:ascii="Arial" w:hAnsi="Arial" w:cs="Arial"/>
              </w:rPr>
            </w:pPr>
          </w:p>
        </w:tc>
        <w:tc>
          <w:tcPr>
            <w:tcW w:w="7541" w:type="dxa"/>
          </w:tcPr>
          <w:p w:rsidR="00124022" w:rsidRPr="00FE4307" w:rsidRDefault="00124022" w:rsidP="00800B6F">
            <w:pPr>
              <w:tabs>
                <w:tab w:val="left" w:pos="142"/>
              </w:tabs>
              <w:spacing w:before="90" w:after="54"/>
              <w:ind w:left="142"/>
              <w:rPr>
                <w:rFonts w:ascii="Arial" w:hAnsi="Arial" w:cs="Arial"/>
              </w:rPr>
            </w:pPr>
            <w:r w:rsidRPr="000846D5">
              <w:rPr>
                <w:rFonts w:ascii="Arial" w:hAnsi="Arial" w:cs="Arial"/>
              </w:rPr>
              <w:t>Automaten hebben minimaal energielabel A</w:t>
            </w:r>
            <w:r w:rsidR="00800B6F" w:rsidRPr="000846D5">
              <w:rPr>
                <w:rFonts w:ascii="Arial" w:hAnsi="Arial" w:cs="Arial"/>
              </w:rPr>
              <w:t>.</w:t>
            </w:r>
          </w:p>
        </w:tc>
      </w:tr>
      <w:tr w:rsidR="00124022" w:rsidRPr="00072E42" w:rsidTr="00124022">
        <w:tc>
          <w:tcPr>
            <w:tcW w:w="964" w:type="dxa"/>
            <w:shd w:val="clear" w:color="auto" w:fill="E6E6E6"/>
          </w:tcPr>
          <w:p w:rsidR="00124022" w:rsidRPr="00CA1CCA" w:rsidRDefault="00124022" w:rsidP="00124022">
            <w:pPr>
              <w:numPr>
                <w:ilvl w:val="0"/>
                <w:numId w:val="4"/>
              </w:numPr>
              <w:spacing w:before="90" w:after="54" w:line="240" w:lineRule="exact"/>
              <w:ind w:left="57" w:firstLine="0"/>
              <w:rPr>
                <w:rFonts w:ascii="Arial" w:hAnsi="Arial" w:cs="Arial"/>
              </w:rPr>
            </w:pPr>
          </w:p>
        </w:tc>
        <w:tc>
          <w:tcPr>
            <w:tcW w:w="7541" w:type="dxa"/>
          </w:tcPr>
          <w:p w:rsidR="00124022" w:rsidRPr="00FE4307" w:rsidRDefault="00124022" w:rsidP="00124022">
            <w:pPr>
              <w:tabs>
                <w:tab w:val="left" w:pos="142"/>
              </w:tabs>
              <w:spacing w:before="90" w:after="54"/>
              <w:ind w:left="142"/>
              <w:rPr>
                <w:rFonts w:ascii="Arial" w:hAnsi="Arial" w:cs="Arial"/>
              </w:rPr>
            </w:pPr>
            <w:r w:rsidRPr="00FE4307">
              <w:rPr>
                <w:rFonts w:ascii="Arial" w:hAnsi="Arial" w:cs="Arial"/>
              </w:rPr>
              <w:t>De automaten hebben een spaarstand</w:t>
            </w:r>
            <w:r w:rsidR="00800B6F" w:rsidRPr="00FE4307">
              <w:rPr>
                <w:rFonts w:ascii="Arial" w:hAnsi="Arial" w:cs="Arial"/>
              </w:rPr>
              <w:t>.</w:t>
            </w:r>
          </w:p>
        </w:tc>
      </w:tr>
      <w:tr w:rsidR="00124022" w:rsidRPr="00072E42" w:rsidTr="00124022">
        <w:tc>
          <w:tcPr>
            <w:tcW w:w="964" w:type="dxa"/>
            <w:shd w:val="clear" w:color="auto" w:fill="E6E6E6"/>
          </w:tcPr>
          <w:p w:rsidR="00124022" w:rsidRPr="00CA1CCA" w:rsidRDefault="00124022" w:rsidP="00124022">
            <w:pPr>
              <w:numPr>
                <w:ilvl w:val="0"/>
                <w:numId w:val="4"/>
              </w:numPr>
              <w:spacing w:before="90" w:after="54" w:line="240" w:lineRule="exact"/>
              <w:ind w:left="57" w:firstLine="0"/>
              <w:rPr>
                <w:rFonts w:ascii="Arial" w:hAnsi="Arial" w:cs="Arial"/>
              </w:rPr>
            </w:pPr>
          </w:p>
        </w:tc>
        <w:tc>
          <w:tcPr>
            <w:tcW w:w="7541" w:type="dxa"/>
          </w:tcPr>
          <w:p w:rsidR="00124022" w:rsidRPr="00FE4307" w:rsidRDefault="00124022" w:rsidP="00484F25">
            <w:pPr>
              <w:tabs>
                <w:tab w:val="left" w:pos="142"/>
              </w:tabs>
              <w:spacing w:before="90" w:after="54"/>
              <w:ind w:left="142"/>
              <w:rPr>
                <w:rFonts w:ascii="Arial" w:hAnsi="Arial" w:cs="Arial"/>
              </w:rPr>
            </w:pPr>
            <w:r w:rsidRPr="00FE4307">
              <w:rPr>
                <w:rFonts w:ascii="Arial" w:hAnsi="Arial" w:cs="Arial"/>
                <w:iCs/>
              </w:rPr>
              <w:t xml:space="preserve">Ingrediënten zijn </w:t>
            </w:r>
            <w:r w:rsidR="00484F25">
              <w:rPr>
                <w:rFonts w:ascii="Arial" w:hAnsi="Arial" w:cs="Arial"/>
                <w:iCs/>
              </w:rPr>
              <w:t xml:space="preserve">voorzien van een duurzaamheidscertificaat, zoals bijv. UTZ, Max Havelaar, </w:t>
            </w:r>
            <w:r w:rsidR="008E2F82">
              <w:rPr>
                <w:rFonts w:ascii="Arial" w:hAnsi="Arial" w:cs="Arial"/>
                <w:iCs/>
              </w:rPr>
              <w:t xml:space="preserve">Rainforest Alliance. </w:t>
            </w:r>
          </w:p>
        </w:tc>
      </w:tr>
      <w:tr w:rsidR="00C147BD" w:rsidRPr="00072E42" w:rsidTr="00121ADC">
        <w:tc>
          <w:tcPr>
            <w:tcW w:w="964" w:type="dxa"/>
            <w:shd w:val="clear" w:color="auto" w:fill="E6E6E6"/>
          </w:tcPr>
          <w:p w:rsidR="00C147BD" w:rsidRPr="00CA1CCA" w:rsidRDefault="00C147BD" w:rsidP="00121ADC">
            <w:pPr>
              <w:numPr>
                <w:ilvl w:val="0"/>
                <w:numId w:val="4"/>
              </w:numPr>
              <w:spacing w:before="90" w:after="54" w:line="240" w:lineRule="exact"/>
              <w:ind w:left="57" w:firstLine="0"/>
              <w:rPr>
                <w:rFonts w:ascii="Arial" w:hAnsi="Arial" w:cs="Arial"/>
              </w:rPr>
            </w:pPr>
            <w:bookmarkStart w:id="8" w:name="_Ref5870375"/>
          </w:p>
        </w:tc>
        <w:bookmarkEnd w:id="8"/>
        <w:tc>
          <w:tcPr>
            <w:tcW w:w="7541" w:type="dxa"/>
          </w:tcPr>
          <w:p w:rsidR="00C147BD" w:rsidRPr="00F0293F" w:rsidRDefault="00124022" w:rsidP="006F6988">
            <w:pPr>
              <w:tabs>
                <w:tab w:val="left" w:pos="142"/>
              </w:tabs>
              <w:spacing w:before="90" w:after="54"/>
              <w:ind w:left="142"/>
              <w:rPr>
                <w:rFonts w:ascii="Arial" w:hAnsi="Arial" w:cs="Arial"/>
                <w:iCs/>
              </w:rPr>
            </w:pPr>
            <w:r>
              <w:rPr>
                <w:rFonts w:ascii="Arial" w:hAnsi="Arial" w:cs="Arial"/>
                <w:iCs/>
              </w:rPr>
              <w:t xml:space="preserve">De opdrachtnemer heeft een </w:t>
            </w:r>
            <w:r w:rsidRPr="006F6988">
              <w:rPr>
                <w:rFonts w:ascii="Arial" w:hAnsi="Arial" w:cs="Arial"/>
                <w:b/>
                <w:iCs/>
              </w:rPr>
              <w:t>duurzaamheidsbeleid</w:t>
            </w:r>
            <w:r w:rsidR="00F0293F">
              <w:rPr>
                <w:rFonts w:ascii="Arial" w:hAnsi="Arial" w:cs="Arial"/>
                <w:iCs/>
              </w:rPr>
              <w:t xml:space="preserve"> en beschrijft </w:t>
            </w:r>
            <w:r w:rsidR="006F6988">
              <w:rPr>
                <w:rFonts w:ascii="Arial" w:hAnsi="Arial" w:cs="Arial"/>
                <w:iCs/>
              </w:rPr>
              <w:t>met maximaal 4</w:t>
            </w:r>
            <w:r w:rsidR="006F6988" w:rsidRPr="007779D9">
              <w:rPr>
                <w:rFonts w:ascii="Arial" w:hAnsi="Arial" w:cs="Arial"/>
                <w:iCs/>
              </w:rPr>
              <w:t xml:space="preserve"> pagina’s (</w:t>
            </w:r>
            <w:r w:rsidR="006F6988">
              <w:rPr>
                <w:rFonts w:ascii="Arial" w:hAnsi="Arial" w:cs="Arial"/>
                <w:iCs/>
              </w:rPr>
              <w:t>pagina</w:t>
            </w:r>
            <w:r w:rsidR="006F6988" w:rsidRPr="007779D9">
              <w:rPr>
                <w:rFonts w:ascii="Arial" w:hAnsi="Arial" w:cs="Arial"/>
                <w:iCs/>
              </w:rPr>
              <w:t xml:space="preserve">grootte A4, marges rondom ≥ 2cm, lettertype ≥ 10 </w:t>
            </w:r>
            <w:proofErr w:type="spellStart"/>
            <w:r w:rsidR="006F6988" w:rsidRPr="007779D9">
              <w:rPr>
                <w:rFonts w:ascii="Arial" w:hAnsi="Arial" w:cs="Arial"/>
                <w:iCs/>
              </w:rPr>
              <w:t>pt</w:t>
            </w:r>
            <w:proofErr w:type="spellEnd"/>
            <w:r w:rsidR="006F6988" w:rsidRPr="007779D9">
              <w:rPr>
                <w:rFonts w:ascii="Arial" w:hAnsi="Arial" w:cs="Arial"/>
                <w:iCs/>
              </w:rPr>
              <w:t xml:space="preserve">) </w:t>
            </w:r>
            <w:r w:rsidR="00F0293F">
              <w:rPr>
                <w:rFonts w:ascii="Arial" w:hAnsi="Arial" w:cs="Arial"/>
                <w:iCs/>
              </w:rPr>
              <w:t>de duurzaamheidsmaatregelen die op deze opdracht van toepassing zullen zijn.</w:t>
            </w:r>
            <w:r w:rsidR="00F0293F">
              <w:rPr>
                <w:rFonts w:ascii="Arial" w:hAnsi="Arial" w:cs="Arial"/>
                <w:iCs/>
              </w:rPr>
              <w:br/>
            </w:r>
            <w:r>
              <w:rPr>
                <w:rFonts w:ascii="Arial" w:hAnsi="Arial" w:cs="Arial"/>
                <w:iCs/>
              </w:rPr>
              <w:t>(zie ook de wensen)</w:t>
            </w:r>
          </w:p>
        </w:tc>
      </w:tr>
      <w:tr w:rsidR="008A018D" w:rsidRPr="00072E42" w:rsidTr="00121ADC">
        <w:tc>
          <w:tcPr>
            <w:tcW w:w="964" w:type="dxa"/>
            <w:shd w:val="clear" w:color="auto" w:fill="E6E6E6"/>
          </w:tcPr>
          <w:p w:rsidR="008A018D" w:rsidRPr="00CA1CCA" w:rsidRDefault="008A018D" w:rsidP="00121ADC">
            <w:pPr>
              <w:numPr>
                <w:ilvl w:val="0"/>
                <w:numId w:val="4"/>
              </w:numPr>
              <w:spacing w:before="90" w:after="54" w:line="240" w:lineRule="exact"/>
              <w:ind w:left="57" w:firstLine="0"/>
              <w:rPr>
                <w:rFonts w:ascii="Arial" w:hAnsi="Arial" w:cs="Arial"/>
              </w:rPr>
            </w:pPr>
          </w:p>
        </w:tc>
        <w:tc>
          <w:tcPr>
            <w:tcW w:w="7541" w:type="dxa"/>
          </w:tcPr>
          <w:p w:rsidR="008A018D" w:rsidRPr="00976B3D" w:rsidRDefault="008A018D" w:rsidP="00124022">
            <w:pPr>
              <w:tabs>
                <w:tab w:val="left" w:pos="142"/>
              </w:tabs>
              <w:spacing w:before="90" w:after="54"/>
              <w:ind w:left="142"/>
              <w:rPr>
                <w:rFonts w:ascii="Arial" w:hAnsi="Arial" w:cs="Arial"/>
                <w:iCs/>
              </w:rPr>
            </w:pPr>
            <w:r w:rsidRPr="00976B3D">
              <w:t>De automaten</w:t>
            </w:r>
            <w:r w:rsidRPr="00976B3D">
              <w:rPr>
                <w:rFonts w:ascii="Arial" w:hAnsi="Arial" w:cs="Arial"/>
                <w:iCs/>
              </w:rPr>
              <w:t xml:space="preserve"> moeten in de pantry passen op een meubel van 95,5 cm hoog en 65 cm diep.</w:t>
            </w:r>
          </w:p>
        </w:tc>
      </w:tr>
      <w:tr w:rsidR="008A018D" w:rsidRPr="00072E42" w:rsidTr="00121ADC">
        <w:tc>
          <w:tcPr>
            <w:tcW w:w="964" w:type="dxa"/>
            <w:shd w:val="clear" w:color="auto" w:fill="E6E6E6"/>
          </w:tcPr>
          <w:p w:rsidR="008A018D" w:rsidRPr="00CA1CCA" w:rsidRDefault="008A018D" w:rsidP="00121ADC">
            <w:pPr>
              <w:numPr>
                <w:ilvl w:val="0"/>
                <w:numId w:val="4"/>
              </w:numPr>
              <w:spacing w:before="90" w:after="54" w:line="240" w:lineRule="exact"/>
              <w:ind w:left="57" w:firstLine="0"/>
              <w:rPr>
                <w:rFonts w:ascii="Arial" w:hAnsi="Arial" w:cs="Arial"/>
              </w:rPr>
            </w:pPr>
          </w:p>
        </w:tc>
        <w:tc>
          <w:tcPr>
            <w:tcW w:w="7541" w:type="dxa"/>
          </w:tcPr>
          <w:p w:rsidR="008A018D" w:rsidRPr="00976B3D" w:rsidRDefault="008A018D" w:rsidP="00BB7DFB">
            <w:pPr>
              <w:tabs>
                <w:tab w:val="left" w:pos="142"/>
              </w:tabs>
              <w:spacing w:before="90" w:after="54"/>
              <w:ind w:left="142"/>
              <w:rPr>
                <w:rFonts w:ascii="Arial" w:hAnsi="Arial" w:cs="Arial"/>
                <w:iCs/>
              </w:rPr>
            </w:pPr>
            <w:r w:rsidRPr="00976B3D">
              <w:rPr>
                <w:rFonts w:ascii="Arial" w:hAnsi="Arial" w:cs="Arial"/>
                <w:iCs/>
              </w:rPr>
              <w:t xml:space="preserve">De automaten </w:t>
            </w:r>
            <w:r w:rsidR="00BB7DFB">
              <w:rPr>
                <w:rFonts w:ascii="Arial" w:hAnsi="Arial" w:cs="Arial"/>
                <w:iCs/>
              </w:rPr>
              <w:t xml:space="preserve">dienen passend te zijn in hun omgeving. Wij denken daarbij o.a. aan afmetingen van </w:t>
            </w:r>
            <w:r w:rsidRPr="00976B3D">
              <w:rPr>
                <w:rFonts w:ascii="Arial" w:hAnsi="Arial" w:cs="Arial"/>
                <w:iCs/>
              </w:rPr>
              <w:t>maximaal 90 cm hoog en 80cm breed.</w:t>
            </w:r>
          </w:p>
        </w:tc>
      </w:tr>
      <w:tr w:rsidR="00CD6622" w:rsidRPr="00072E42" w:rsidTr="00CD6622">
        <w:trPr>
          <w:trHeight w:val="397"/>
        </w:trPr>
        <w:tc>
          <w:tcPr>
            <w:tcW w:w="8505" w:type="dxa"/>
            <w:gridSpan w:val="2"/>
            <w:tcBorders>
              <w:top w:val="single" w:sz="8" w:space="0" w:color="C0C0C0"/>
            </w:tcBorders>
            <w:shd w:val="clear" w:color="auto" w:fill="E6E6E6"/>
            <w:vAlign w:val="center"/>
          </w:tcPr>
          <w:p w:rsidR="00CD6622" w:rsidRPr="00072E42" w:rsidRDefault="00124022" w:rsidP="004D7A01">
            <w:pPr>
              <w:pStyle w:val="Default"/>
              <w:ind w:left="114" w:right="-28"/>
              <w:rPr>
                <w:rFonts w:ascii="Arial" w:hAnsi="Arial" w:cs="Arial"/>
                <w:b/>
                <w:bCs/>
                <w:sz w:val="20"/>
                <w:szCs w:val="20"/>
              </w:rPr>
            </w:pPr>
            <w:r>
              <w:rPr>
                <w:rFonts w:ascii="Arial" w:hAnsi="Arial" w:cs="Arial"/>
                <w:b/>
                <w:bCs/>
                <w:sz w:val="20"/>
                <w:szCs w:val="20"/>
              </w:rPr>
              <w:t>Eisen SPECIFIEK  voor</w:t>
            </w:r>
            <w:r w:rsidR="004D7A01">
              <w:rPr>
                <w:rFonts w:ascii="Arial" w:hAnsi="Arial" w:cs="Arial"/>
                <w:b/>
                <w:bCs/>
                <w:sz w:val="20"/>
                <w:szCs w:val="20"/>
              </w:rPr>
              <w:t xml:space="preserve"> automaten type A</w:t>
            </w:r>
            <w:r>
              <w:rPr>
                <w:rFonts w:ascii="Arial" w:hAnsi="Arial" w:cs="Arial"/>
                <w:b/>
                <w:bCs/>
                <w:sz w:val="20"/>
                <w:szCs w:val="20"/>
              </w:rPr>
              <w:t xml:space="preserve"> </w:t>
            </w:r>
          </w:p>
        </w:tc>
      </w:tr>
      <w:tr w:rsidR="00CD6622" w:rsidRPr="00072E42" w:rsidTr="00FA1D3F">
        <w:tc>
          <w:tcPr>
            <w:tcW w:w="964" w:type="dxa"/>
            <w:tcBorders>
              <w:bottom w:val="single" w:sz="8" w:space="0" w:color="C0C0C0"/>
            </w:tcBorders>
            <w:shd w:val="clear" w:color="auto" w:fill="E6E6E6"/>
          </w:tcPr>
          <w:p w:rsidR="00CD6622" w:rsidRPr="003777AF" w:rsidRDefault="00CD6622" w:rsidP="00937094">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CD6622" w:rsidRPr="00072E42" w:rsidRDefault="00072E42" w:rsidP="004D7A01">
            <w:pPr>
              <w:tabs>
                <w:tab w:val="left" w:pos="142"/>
              </w:tabs>
              <w:spacing w:before="90" w:after="54"/>
              <w:ind w:left="142"/>
              <w:rPr>
                <w:highlight w:val="yellow"/>
              </w:rPr>
            </w:pPr>
            <w:r>
              <w:rPr>
                <w:rFonts w:ascii="Arial" w:hAnsi="Arial" w:cs="Arial"/>
                <w:iCs/>
              </w:rPr>
              <w:t xml:space="preserve">Er dienen 8 automaten </w:t>
            </w:r>
            <w:r w:rsidR="004D7A01">
              <w:rPr>
                <w:rFonts w:ascii="Arial" w:hAnsi="Arial" w:cs="Arial"/>
                <w:iCs/>
              </w:rPr>
              <w:t xml:space="preserve">type A </w:t>
            </w:r>
            <w:r>
              <w:rPr>
                <w:rFonts w:ascii="Arial" w:hAnsi="Arial" w:cs="Arial"/>
                <w:iCs/>
              </w:rPr>
              <w:t>te worden geleverd.</w:t>
            </w:r>
          </w:p>
        </w:tc>
      </w:tr>
      <w:tr w:rsidR="00CA1CCA" w:rsidRPr="00072E42" w:rsidTr="00124022">
        <w:tc>
          <w:tcPr>
            <w:tcW w:w="964" w:type="dxa"/>
            <w:shd w:val="clear" w:color="auto" w:fill="E6E6E6"/>
          </w:tcPr>
          <w:p w:rsidR="00CA1CCA" w:rsidRPr="003777AF" w:rsidRDefault="00CA1CCA" w:rsidP="00124022">
            <w:pPr>
              <w:numPr>
                <w:ilvl w:val="0"/>
                <w:numId w:val="4"/>
              </w:numPr>
              <w:spacing w:before="90" w:after="54" w:line="240" w:lineRule="exact"/>
              <w:ind w:left="57" w:firstLine="0"/>
              <w:rPr>
                <w:rFonts w:ascii="Arial" w:hAnsi="Arial" w:cs="Arial"/>
              </w:rPr>
            </w:pPr>
          </w:p>
        </w:tc>
        <w:tc>
          <w:tcPr>
            <w:tcW w:w="7541" w:type="dxa"/>
          </w:tcPr>
          <w:p w:rsidR="00CA1CCA" w:rsidRDefault="00CA1CCA" w:rsidP="00124022">
            <w:pPr>
              <w:tabs>
                <w:tab w:val="left" w:pos="142"/>
              </w:tabs>
              <w:spacing w:before="90" w:after="54"/>
              <w:ind w:left="142"/>
              <w:rPr>
                <w:rFonts w:ascii="Arial" w:hAnsi="Arial" w:cs="Arial"/>
              </w:rPr>
            </w:pPr>
            <w:r>
              <w:rPr>
                <w:rFonts w:ascii="Arial" w:hAnsi="Arial" w:cs="Arial"/>
              </w:rPr>
              <w:t>De automaten dienen ten minste te voorzien in de volgende drankproducten:</w:t>
            </w:r>
          </w:p>
          <w:p w:rsidR="00CA1CCA" w:rsidRPr="003A3573" w:rsidRDefault="00CA1CCA" w:rsidP="00124022">
            <w:pPr>
              <w:pStyle w:val="Lijstalinea"/>
              <w:numPr>
                <w:ilvl w:val="0"/>
                <w:numId w:val="23"/>
              </w:numPr>
              <w:tabs>
                <w:tab w:val="left" w:pos="142"/>
              </w:tabs>
              <w:spacing w:before="90" w:after="54"/>
              <w:rPr>
                <w:rFonts w:ascii="Arial" w:hAnsi="Arial" w:cs="Arial"/>
                <w:sz w:val="20"/>
                <w:szCs w:val="20"/>
              </w:rPr>
            </w:pPr>
            <w:r>
              <w:rPr>
                <w:rFonts w:ascii="Arial" w:hAnsi="Arial" w:cs="Arial"/>
                <w:sz w:val="20"/>
                <w:szCs w:val="20"/>
              </w:rPr>
              <w:t>k</w:t>
            </w:r>
            <w:r w:rsidRPr="003A3573">
              <w:rPr>
                <w:rFonts w:ascii="Arial" w:hAnsi="Arial" w:cs="Arial"/>
                <w:sz w:val="20"/>
                <w:szCs w:val="20"/>
              </w:rPr>
              <w:t>offie</w:t>
            </w:r>
            <w:r>
              <w:rPr>
                <w:rFonts w:ascii="Arial" w:hAnsi="Arial" w:cs="Arial"/>
                <w:sz w:val="20"/>
                <w:szCs w:val="20"/>
              </w:rPr>
              <w:t>;</w:t>
            </w:r>
          </w:p>
          <w:p w:rsidR="00CA1CCA" w:rsidRPr="003A3573" w:rsidRDefault="00CA1CCA" w:rsidP="00124022">
            <w:pPr>
              <w:pStyle w:val="Lijstalinea"/>
              <w:numPr>
                <w:ilvl w:val="0"/>
                <w:numId w:val="23"/>
              </w:numPr>
              <w:tabs>
                <w:tab w:val="left" w:pos="142"/>
              </w:tabs>
              <w:spacing w:before="90" w:after="54"/>
              <w:rPr>
                <w:rFonts w:ascii="Arial" w:hAnsi="Arial" w:cs="Arial"/>
                <w:sz w:val="20"/>
                <w:szCs w:val="20"/>
              </w:rPr>
            </w:pPr>
            <w:r>
              <w:rPr>
                <w:rFonts w:ascii="Arial" w:hAnsi="Arial" w:cs="Arial"/>
                <w:sz w:val="20"/>
                <w:szCs w:val="20"/>
              </w:rPr>
              <w:t>e</w:t>
            </w:r>
            <w:r w:rsidRPr="003A3573">
              <w:rPr>
                <w:rFonts w:ascii="Arial" w:hAnsi="Arial" w:cs="Arial"/>
                <w:sz w:val="20"/>
                <w:szCs w:val="20"/>
              </w:rPr>
              <w:t>spresso</w:t>
            </w:r>
            <w:r>
              <w:rPr>
                <w:rFonts w:ascii="Arial" w:hAnsi="Arial" w:cs="Arial"/>
                <w:sz w:val="20"/>
                <w:szCs w:val="20"/>
              </w:rPr>
              <w:t>;</w:t>
            </w:r>
          </w:p>
          <w:p w:rsidR="00CA1CCA" w:rsidRPr="003A3573" w:rsidRDefault="00CA1CCA" w:rsidP="00124022">
            <w:pPr>
              <w:pStyle w:val="Lijstalinea"/>
              <w:numPr>
                <w:ilvl w:val="0"/>
                <w:numId w:val="23"/>
              </w:numPr>
              <w:tabs>
                <w:tab w:val="left" w:pos="142"/>
              </w:tabs>
              <w:spacing w:before="90" w:after="54"/>
              <w:rPr>
                <w:rFonts w:ascii="Arial" w:hAnsi="Arial" w:cs="Arial"/>
                <w:sz w:val="20"/>
                <w:szCs w:val="20"/>
              </w:rPr>
            </w:pPr>
            <w:r>
              <w:rPr>
                <w:rFonts w:ascii="Arial" w:hAnsi="Arial" w:cs="Arial"/>
                <w:sz w:val="20"/>
                <w:szCs w:val="20"/>
              </w:rPr>
              <w:t>c</w:t>
            </w:r>
            <w:r w:rsidRPr="003A3573">
              <w:rPr>
                <w:rFonts w:ascii="Arial" w:hAnsi="Arial" w:cs="Arial"/>
                <w:sz w:val="20"/>
                <w:szCs w:val="20"/>
              </w:rPr>
              <w:t>appuccino</w:t>
            </w:r>
            <w:r>
              <w:rPr>
                <w:rFonts w:ascii="Arial" w:hAnsi="Arial" w:cs="Arial"/>
                <w:sz w:val="20"/>
                <w:szCs w:val="20"/>
              </w:rPr>
              <w:t>;</w:t>
            </w:r>
          </w:p>
          <w:p w:rsidR="00CA1CCA" w:rsidRPr="000846D5" w:rsidRDefault="00BA607F" w:rsidP="00124022">
            <w:pPr>
              <w:pStyle w:val="Lijstalinea"/>
              <w:numPr>
                <w:ilvl w:val="0"/>
                <w:numId w:val="23"/>
              </w:numPr>
              <w:tabs>
                <w:tab w:val="left" w:pos="142"/>
              </w:tabs>
              <w:spacing w:before="90" w:after="54"/>
              <w:rPr>
                <w:rFonts w:ascii="Arial" w:hAnsi="Arial" w:cs="Arial"/>
                <w:sz w:val="20"/>
                <w:szCs w:val="20"/>
              </w:rPr>
            </w:pPr>
            <w:r w:rsidRPr="00976B3D">
              <w:rPr>
                <w:rFonts w:ascii="Arial" w:hAnsi="Arial" w:cs="Arial"/>
                <w:sz w:val="20"/>
                <w:szCs w:val="20"/>
              </w:rPr>
              <w:t xml:space="preserve">heet </w:t>
            </w:r>
            <w:r w:rsidR="00CA1CCA" w:rsidRPr="000846D5">
              <w:rPr>
                <w:rFonts w:ascii="Arial" w:hAnsi="Arial" w:cs="Arial"/>
                <w:sz w:val="20"/>
                <w:szCs w:val="20"/>
              </w:rPr>
              <w:t>water</w:t>
            </w:r>
            <w:r w:rsidRPr="000846D5">
              <w:rPr>
                <w:rFonts w:ascii="Arial" w:hAnsi="Arial" w:cs="Arial"/>
                <w:sz w:val="20"/>
                <w:szCs w:val="20"/>
              </w:rPr>
              <w:t xml:space="preserve"> t.b.v. het zette</w:t>
            </w:r>
            <w:r w:rsidR="00976B3D" w:rsidRPr="000846D5">
              <w:rPr>
                <w:rFonts w:ascii="Arial" w:hAnsi="Arial" w:cs="Arial"/>
                <w:sz w:val="20"/>
                <w:szCs w:val="20"/>
              </w:rPr>
              <w:t>n van thee, minimaal 80 graden C</w:t>
            </w:r>
            <w:r w:rsidRPr="000846D5">
              <w:rPr>
                <w:rFonts w:ascii="Arial" w:hAnsi="Arial" w:cs="Arial"/>
                <w:sz w:val="20"/>
                <w:szCs w:val="20"/>
              </w:rPr>
              <w:t>el</w:t>
            </w:r>
            <w:r w:rsidR="00976B3D" w:rsidRPr="000846D5">
              <w:rPr>
                <w:rFonts w:ascii="Arial" w:hAnsi="Arial" w:cs="Arial"/>
                <w:sz w:val="20"/>
                <w:szCs w:val="20"/>
              </w:rPr>
              <w:t>s</w:t>
            </w:r>
            <w:r w:rsidRPr="000846D5">
              <w:rPr>
                <w:rFonts w:ascii="Arial" w:hAnsi="Arial" w:cs="Arial"/>
                <w:sz w:val="20"/>
                <w:szCs w:val="20"/>
              </w:rPr>
              <w:t>ius</w:t>
            </w:r>
            <w:r w:rsidR="00CA1CCA" w:rsidRPr="000846D5">
              <w:rPr>
                <w:rFonts w:ascii="Arial" w:hAnsi="Arial" w:cs="Arial"/>
                <w:sz w:val="20"/>
                <w:szCs w:val="20"/>
              </w:rPr>
              <w:t>;</w:t>
            </w:r>
          </w:p>
          <w:p w:rsidR="00CA1CCA" w:rsidRPr="00CA1CCA" w:rsidRDefault="00CA1CCA" w:rsidP="008D2236">
            <w:pPr>
              <w:pStyle w:val="Lijstalinea"/>
              <w:numPr>
                <w:ilvl w:val="0"/>
                <w:numId w:val="23"/>
              </w:numPr>
              <w:tabs>
                <w:tab w:val="left" w:pos="142"/>
              </w:tabs>
              <w:spacing w:before="90" w:after="54"/>
              <w:rPr>
                <w:rFonts w:ascii="Arial" w:hAnsi="Arial" w:cs="Arial"/>
                <w:szCs w:val="20"/>
              </w:rPr>
            </w:pPr>
            <w:r w:rsidRPr="000846D5">
              <w:rPr>
                <w:rFonts w:ascii="Arial" w:hAnsi="Arial" w:cs="Arial"/>
                <w:sz w:val="20"/>
                <w:szCs w:val="20"/>
              </w:rPr>
              <w:t>gekoeld water</w:t>
            </w:r>
            <w:r w:rsidR="00BA607F" w:rsidRPr="000846D5">
              <w:rPr>
                <w:rFonts w:ascii="Arial" w:hAnsi="Arial" w:cs="Arial"/>
                <w:sz w:val="20"/>
                <w:szCs w:val="20"/>
              </w:rPr>
              <w:t>, maximaal 12 graden</w:t>
            </w:r>
            <w:r w:rsidR="000846D5">
              <w:rPr>
                <w:rFonts w:ascii="Arial" w:hAnsi="Arial" w:cs="Arial"/>
                <w:sz w:val="20"/>
                <w:szCs w:val="20"/>
              </w:rPr>
              <w:t xml:space="preserve"> Celsius</w:t>
            </w:r>
          </w:p>
        </w:tc>
      </w:tr>
      <w:tr w:rsidR="00D00D57" w:rsidRPr="00D00D57" w:rsidTr="00FA1D3F">
        <w:tc>
          <w:tcPr>
            <w:tcW w:w="964" w:type="dxa"/>
            <w:tcBorders>
              <w:bottom w:val="single" w:sz="8" w:space="0" w:color="C0C0C0"/>
            </w:tcBorders>
            <w:shd w:val="clear" w:color="auto" w:fill="E6E6E6"/>
          </w:tcPr>
          <w:p w:rsidR="00CD6622" w:rsidRPr="00D00D57" w:rsidRDefault="00CD6622" w:rsidP="002661B6">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CD6622" w:rsidRPr="00D00D57" w:rsidRDefault="00D43DF0" w:rsidP="00D00D57">
            <w:pPr>
              <w:tabs>
                <w:tab w:val="left" w:pos="142"/>
              </w:tabs>
              <w:spacing w:before="90" w:after="54"/>
              <w:ind w:left="142"/>
              <w:rPr>
                <w:highlight w:val="yellow"/>
              </w:rPr>
            </w:pPr>
            <w:r w:rsidRPr="00D00D57">
              <w:rPr>
                <w:rFonts w:ascii="Arial" w:hAnsi="Arial" w:cs="Arial"/>
              </w:rPr>
              <w:t xml:space="preserve">Voor de warme dranken geldt een maximale zetsnelheid van 15 seconden </w:t>
            </w:r>
            <w:r w:rsidR="000846D5" w:rsidRPr="00D00D57">
              <w:rPr>
                <w:rFonts w:ascii="Arial" w:hAnsi="Arial" w:cs="Arial"/>
              </w:rPr>
              <w:t xml:space="preserve">per </w:t>
            </w:r>
            <w:r w:rsidR="00D00D57" w:rsidRPr="00D00D57">
              <w:rPr>
                <w:rFonts w:ascii="Arial" w:hAnsi="Arial" w:cs="Arial"/>
              </w:rPr>
              <w:t>consumptie</w:t>
            </w:r>
            <w:r w:rsidRPr="00D00D57">
              <w:rPr>
                <w:rFonts w:ascii="Arial" w:hAnsi="Arial" w:cs="Arial"/>
              </w:rPr>
              <w:t>.</w:t>
            </w:r>
          </w:p>
        </w:tc>
      </w:tr>
      <w:tr w:rsidR="007779D9" w:rsidRPr="00072E42" w:rsidTr="007779D9">
        <w:tc>
          <w:tcPr>
            <w:tcW w:w="964" w:type="dxa"/>
            <w:tcBorders>
              <w:bottom w:val="single" w:sz="8" w:space="0" w:color="C0C0C0"/>
            </w:tcBorders>
            <w:shd w:val="clear" w:color="auto" w:fill="E6E6E6"/>
          </w:tcPr>
          <w:p w:rsidR="007779D9" w:rsidRPr="003777AF" w:rsidRDefault="007779D9" w:rsidP="007779D9">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7779D9" w:rsidRPr="00072E42" w:rsidRDefault="007779D9" w:rsidP="007779D9">
            <w:pPr>
              <w:tabs>
                <w:tab w:val="left" w:pos="142"/>
              </w:tabs>
              <w:spacing w:before="90" w:after="54"/>
              <w:ind w:left="142"/>
              <w:rPr>
                <w:highlight w:val="yellow"/>
              </w:rPr>
            </w:pPr>
            <w:r w:rsidRPr="00D43DF0">
              <w:t xml:space="preserve">De automaten produceren geen koffiedroes als afvalstroom. </w:t>
            </w:r>
          </w:p>
        </w:tc>
      </w:tr>
      <w:tr w:rsidR="007D15A2" w:rsidRPr="00072E42" w:rsidTr="007D15A2">
        <w:tc>
          <w:tcPr>
            <w:tcW w:w="964" w:type="dxa"/>
            <w:shd w:val="clear" w:color="auto" w:fill="E6E6E6"/>
          </w:tcPr>
          <w:p w:rsidR="007D15A2" w:rsidRPr="0047432C" w:rsidRDefault="007D15A2" w:rsidP="007D15A2">
            <w:pPr>
              <w:numPr>
                <w:ilvl w:val="0"/>
                <w:numId w:val="4"/>
              </w:numPr>
              <w:spacing w:before="90" w:after="54" w:line="240" w:lineRule="exact"/>
              <w:ind w:left="57" w:firstLine="0"/>
              <w:rPr>
                <w:rFonts w:ascii="Arial" w:hAnsi="Arial" w:cs="Arial"/>
              </w:rPr>
            </w:pPr>
            <w:bookmarkStart w:id="9" w:name="_Ref5790886"/>
          </w:p>
        </w:tc>
        <w:bookmarkEnd w:id="9"/>
        <w:tc>
          <w:tcPr>
            <w:tcW w:w="7541" w:type="dxa"/>
          </w:tcPr>
          <w:p w:rsidR="007D15A2" w:rsidRPr="0047432C" w:rsidRDefault="007D15A2" w:rsidP="007D15A2">
            <w:pPr>
              <w:tabs>
                <w:tab w:val="left" w:pos="142"/>
              </w:tabs>
              <w:spacing w:before="90" w:after="54"/>
              <w:ind w:left="142"/>
            </w:pPr>
            <w:r w:rsidRPr="0047432C">
              <w:rPr>
                <w:rFonts w:ascii="Arial" w:hAnsi="Arial" w:cs="Arial"/>
                <w:iCs/>
              </w:rPr>
              <w:t xml:space="preserve">De </w:t>
            </w:r>
            <w:r w:rsidRPr="008F563F">
              <w:rPr>
                <w:rFonts w:ascii="Arial" w:hAnsi="Arial" w:cs="Arial"/>
                <w:iCs/>
              </w:rPr>
              <w:t>automaten zijn voorzien van een kannenfunctie voor kannen met een hoogte van 21 cm.</w:t>
            </w:r>
          </w:p>
        </w:tc>
      </w:tr>
      <w:tr w:rsidR="00F46A2D" w:rsidRPr="00072E42" w:rsidTr="00F46A2D">
        <w:trPr>
          <w:trHeight w:val="397"/>
        </w:trPr>
        <w:tc>
          <w:tcPr>
            <w:tcW w:w="8505" w:type="dxa"/>
            <w:gridSpan w:val="2"/>
            <w:tcBorders>
              <w:top w:val="single" w:sz="8" w:space="0" w:color="C0C0C0"/>
            </w:tcBorders>
            <w:shd w:val="clear" w:color="auto" w:fill="E6E6E6"/>
            <w:vAlign w:val="center"/>
          </w:tcPr>
          <w:p w:rsidR="00F46A2D" w:rsidRPr="00072E42" w:rsidRDefault="00124022" w:rsidP="008A018D">
            <w:pPr>
              <w:pStyle w:val="Default"/>
              <w:ind w:left="114" w:right="-28"/>
              <w:rPr>
                <w:rFonts w:ascii="Arial" w:hAnsi="Arial" w:cs="Arial"/>
                <w:b/>
                <w:bCs/>
                <w:sz w:val="20"/>
                <w:szCs w:val="20"/>
              </w:rPr>
            </w:pPr>
            <w:r>
              <w:rPr>
                <w:rFonts w:ascii="Arial" w:hAnsi="Arial" w:cs="Arial"/>
                <w:b/>
                <w:bCs/>
                <w:sz w:val="20"/>
                <w:szCs w:val="20"/>
              </w:rPr>
              <w:t xml:space="preserve">Eisen SPECIFIEK voor </w:t>
            </w:r>
            <w:r w:rsidR="00072E42" w:rsidRPr="00072E42">
              <w:rPr>
                <w:rFonts w:ascii="Arial" w:hAnsi="Arial" w:cs="Arial"/>
                <w:b/>
                <w:bCs/>
                <w:sz w:val="20"/>
                <w:szCs w:val="20"/>
              </w:rPr>
              <w:t>automa</w:t>
            </w:r>
            <w:r>
              <w:rPr>
                <w:rFonts w:ascii="Arial" w:hAnsi="Arial" w:cs="Arial"/>
                <w:b/>
                <w:bCs/>
                <w:sz w:val="20"/>
                <w:szCs w:val="20"/>
              </w:rPr>
              <w:t>ten</w:t>
            </w:r>
            <w:r w:rsidR="008A018D">
              <w:rPr>
                <w:rFonts w:ascii="Arial" w:hAnsi="Arial" w:cs="Arial"/>
                <w:b/>
                <w:bCs/>
                <w:sz w:val="20"/>
                <w:szCs w:val="20"/>
              </w:rPr>
              <w:t xml:space="preserve"> type B</w:t>
            </w:r>
          </w:p>
        </w:tc>
      </w:tr>
      <w:tr w:rsidR="00F46A2D" w:rsidRPr="00072E42" w:rsidTr="00FA1D3F">
        <w:tc>
          <w:tcPr>
            <w:tcW w:w="964" w:type="dxa"/>
            <w:shd w:val="clear" w:color="auto" w:fill="E6E6E6"/>
          </w:tcPr>
          <w:p w:rsidR="00F46A2D" w:rsidRPr="003777AF" w:rsidRDefault="00F46A2D" w:rsidP="00FA1D3F">
            <w:pPr>
              <w:numPr>
                <w:ilvl w:val="0"/>
                <w:numId w:val="4"/>
              </w:numPr>
              <w:spacing w:before="90" w:after="54" w:line="240" w:lineRule="exact"/>
              <w:ind w:left="57" w:firstLine="0"/>
              <w:rPr>
                <w:rFonts w:ascii="Arial" w:hAnsi="Arial" w:cs="Arial"/>
              </w:rPr>
            </w:pPr>
          </w:p>
        </w:tc>
        <w:tc>
          <w:tcPr>
            <w:tcW w:w="7541" w:type="dxa"/>
          </w:tcPr>
          <w:p w:rsidR="00F46A2D" w:rsidRPr="00072E42" w:rsidRDefault="00072E42" w:rsidP="008A018D">
            <w:pPr>
              <w:tabs>
                <w:tab w:val="left" w:pos="142"/>
              </w:tabs>
              <w:spacing w:before="90" w:after="54"/>
              <w:ind w:left="142"/>
              <w:rPr>
                <w:highlight w:val="yellow"/>
              </w:rPr>
            </w:pPr>
            <w:r>
              <w:rPr>
                <w:rFonts w:ascii="Arial" w:hAnsi="Arial" w:cs="Arial"/>
                <w:iCs/>
              </w:rPr>
              <w:t>Er dienen 2 automaten</w:t>
            </w:r>
            <w:r w:rsidR="008A018D">
              <w:rPr>
                <w:rFonts w:ascii="Arial" w:hAnsi="Arial" w:cs="Arial"/>
                <w:iCs/>
              </w:rPr>
              <w:t xml:space="preserve"> type B</w:t>
            </w:r>
            <w:r>
              <w:rPr>
                <w:rFonts w:ascii="Arial" w:hAnsi="Arial" w:cs="Arial"/>
                <w:iCs/>
              </w:rPr>
              <w:t xml:space="preserve"> te worden geleverd.</w:t>
            </w:r>
          </w:p>
        </w:tc>
      </w:tr>
      <w:tr w:rsidR="00F46A2D" w:rsidRPr="00072E42" w:rsidTr="00FA1D3F">
        <w:tc>
          <w:tcPr>
            <w:tcW w:w="964" w:type="dxa"/>
            <w:shd w:val="clear" w:color="auto" w:fill="E6E6E6"/>
          </w:tcPr>
          <w:p w:rsidR="00F46A2D" w:rsidRPr="003777AF" w:rsidRDefault="00F46A2D" w:rsidP="00FA1D3F">
            <w:pPr>
              <w:numPr>
                <w:ilvl w:val="0"/>
                <w:numId w:val="4"/>
              </w:numPr>
              <w:spacing w:before="90" w:after="54" w:line="240" w:lineRule="exact"/>
              <w:ind w:left="57" w:firstLine="0"/>
              <w:rPr>
                <w:rFonts w:ascii="Arial" w:hAnsi="Arial" w:cs="Arial"/>
              </w:rPr>
            </w:pPr>
          </w:p>
        </w:tc>
        <w:tc>
          <w:tcPr>
            <w:tcW w:w="7541" w:type="dxa"/>
          </w:tcPr>
          <w:p w:rsidR="003A3573" w:rsidRPr="00976B3D" w:rsidRDefault="003A3573" w:rsidP="003A3573">
            <w:pPr>
              <w:tabs>
                <w:tab w:val="left" w:pos="142"/>
              </w:tabs>
              <w:spacing w:before="90" w:after="54"/>
              <w:ind w:left="142"/>
              <w:rPr>
                <w:rFonts w:ascii="Arial" w:hAnsi="Arial" w:cs="Arial"/>
              </w:rPr>
            </w:pPr>
            <w:r w:rsidRPr="00976B3D">
              <w:rPr>
                <w:rFonts w:ascii="Arial" w:hAnsi="Arial" w:cs="Arial"/>
              </w:rPr>
              <w:t>De automaten dienen ten minste te voorzien in de volgende warme drankproducten:</w:t>
            </w:r>
          </w:p>
          <w:p w:rsidR="003A3573" w:rsidRPr="00976B3D" w:rsidRDefault="003A3573" w:rsidP="003A3573">
            <w:pPr>
              <w:pStyle w:val="Lijstalinea"/>
              <w:numPr>
                <w:ilvl w:val="0"/>
                <w:numId w:val="23"/>
              </w:numPr>
              <w:tabs>
                <w:tab w:val="left" w:pos="142"/>
              </w:tabs>
              <w:spacing w:before="90" w:after="54"/>
              <w:rPr>
                <w:rFonts w:ascii="Arial" w:hAnsi="Arial" w:cs="Arial"/>
                <w:sz w:val="20"/>
                <w:szCs w:val="20"/>
              </w:rPr>
            </w:pPr>
            <w:r w:rsidRPr="00976B3D">
              <w:rPr>
                <w:rFonts w:ascii="Arial" w:hAnsi="Arial" w:cs="Arial"/>
                <w:sz w:val="20"/>
                <w:szCs w:val="20"/>
              </w:rPr>
              <w:t>koffie;</w:t>
            </w:r>
          </w:p>
          <w:p w:rsidR="003A3573" w:rsidRPr="00976B3D" w:rsidRDefault="003A3573" w:rsidP="003A3573">
            <w:pPr>
              <w:pStyle w:val="Lijstalinea"/>
              <w:numPr>
                <w:ilvl w:val="0"/>
                <w:numId w:val="23"/>
              </w:numPr>
              <w:tabs>
                <w:tab w:val="left" w:pos="142"/>
              </w:tabs>
              <w:spacing w:before="90" w:after="54"/>
              <w:rPr>
                <w:rFonts w:ascii="Arial" w:hAnsi="Arial" w:cs="Arial"/>
                <w:sz w:val="20"/>
                <w:szCs w:val="20"/>
              </w:rPr>
            </w:pPr>
            <w:r w:rsidRPr="00976B3D">
              <w:rPr>
                <w:rFonts w:ascii="Arial" w:hAnsi="Arial" w:cs="Arial"/>
                <w:sz w:val="20"/>
                <w:szCs w:val="20"/>
              </w:rPr>
              <w:t>espresso;</w:t>
            </w:r>
          </w:p>
          <w:p w:rsidR="003A3573" w:rsidRPr="00976B3D" w:rsidRDefault="003A3573" w:rsidP="003A3573">
            <w:pPr>
              <w:pStyle w:val="Lijstalinea"/>
              <w:numPr>
                <w:ilvl w:val="0"/>
                <w:numId w:val="23"/>
              </w:numPr>
              <w:tabs>
                <w:tab w:val="left" w:pos="142"/>
              </w:tabs>
              <w:spacing w:before="90" w:after="54"/>
              <w:rPr>
                <w:rFonts w:ascii="Arial" w:hAnsi="Arial" w:cs="Arial"/>
                <w:sz w:val="20"/>
                <w:szCs w:val="20"/>
              </w:rPr>
            </w:pPr>
            <w:r w:rsidRPr="00976B3D">
              <w:rPr>
                <w:rFonts w:ascii="Arial" w:hAnsi="Arial" w:cs="Arial"/>
                <w:sz w:val="20"/>
                <w:szCs w:val="20"/>
              </w:rPr>
              <w:t>cappuccino;</w:t>
            </w:r>
          </w:p>
          <w:p w:rsidR="00F46A2D" w:rsidRPr="00976B3D" w:rsidRDefault="008A018D" w:rsidP="00976B3D">
            <w:pPr>
              <w:pStyle w:val="Lijstalinea"/>
              <w:numPr>
                <w:ilvl w:val="0"/>
                <w:numId w:val="23"/>
              </w:numPr>
              <w:tabs>
                <w:tab w:val="left" w:pos="142"/>
              </w:tabs>
              <w:spacing w:before="90" w:after="54"/>
              <w:rPr>
                <w:rFonts w:ascii="Arial" w:hAnsi="Arial" w:cs="Arial"/>
                <w:sz w:val="20"/>
                <w:szCs w:val="20"/>
              </w:rPr>
            </w:pPr>
            <w:r w:rsidRPr="00976B3D">
              <w:rPr>
                <w:rFonts w:ascii="Arial" w:hAnsi="Arial" w:cs="Arial"/>
                <w:sz w:val="20"/>
                <w:szCs w:val="20"/>
              </w:rPr>
              <w:t>heet water t.b.v. het zette</w:t>
            </w:r>
            <w:r w:rsidR="00976B3D">
              <w:rPr>
                <w:rFonts w:ascii="Arial" w:hAnsi="Arial" w:cs="Arial"/>
                <w:sz w:val="20"/>
                <w:szCs w:val="20"/>
              </w:rPr>
              <w:t>n van thee, minimaal 80 graden Ce</w:t>
            </w:r>
            <w:r w:rsidRPr="00976B3D">
              <w:rPr>
                <w:rFonts w:ascii="Arial" w:hAnsi="Arial" w:cs="Arial"/>
                <w:sz w:val="20"/>
                <w:szCs w:val="20"/>
              </w:rPr>
              <w:t>l</w:t>
            </w:r>
            <w:r w:rsidR="00976B3D">
              <w:rPr>
                <w:rFonts w:ascii="Arial" w:hAnsi="Arial" w:cs="Arial"/>
                <w:sz w:val="20"/>
                <w:szCs w:val="20"/>
              </w:rPr>
              <w:t>s</w:t>
            </w:r>
            <w:r w:rsidRPr="00976B3D">
              <w:rPr>
                <w:rFonts w:ascii="Arial" w:hAnsi="Arial" w:cs="Arial"/>
                <w:sz w:val="20"/>
                <w:szCs w:val="20"/>
              </w:rPr>
              <w:t>ius.</w:t>
            </w:r>
          </w:p>
        </w:tc>
      </w:tr>
      <w:tr w:rsidR="00F46A2D" w:rsidRPr="00072E42" w:rsidTr="00FA1D3F">
        <w:tc>
          <w:tcPr>
            <w:tcW w:w="964" w:type="dxa"/>
            <w:shd w:val="clear" w:color="auto" w:fill="E6E6E6"/>
          </w:tcPr>
          <w:p w:rsidR="00F46A2D" w:rsidRPr="003777AF" w:rsidRDefault="00F46A2D" w:rsidP="00FA1D3F">
            <w:pPr>
              <w:numPr>
                <w:ilvl w:val="0"/>
                <w:numId w:val="4"/>
              </w:numPr>
              <w:spacing w:before="90" w:after="54" w:line="240" w:lineRule="exact"/>
              <w:ind w:left="57" w:firstLine="0"/>
              <w:rPr>
                <w:rFonts w:ascii="Arial" w:hAnsi="Arial" w:cs="Arial"/>
              </w:rPr>
            </w:pPr>
          </w:p>
        </w:tc>
        <w:tc>
          <w:tcPr>
            <w:tcW w:w="7541" w:type="dxa"/>
          </w:tcPr>
          <w:p w:rsidR="00F46A2D" w:rsidRPr="00976B3D" w:rsidRDefault="00F46A2D" w:rsidP="009F709B">
            <w:pPr>
              <w:tabs>
                <w:tab w:val="left" w:pos="142"/>
              </w:tabs>
              <w:spacing w:before="90" w:after="54"/>
              <w:ind w:left="142"/>
            </w:pPr>
            <w:r w:rsidRPr="00976B3D">
              <w:t xml:space="preserve">De </w:t>
            </w:r>
            <w:proofErr w:type="spellStart"/>
            <w:r w:rsidR="00D43DF0" w:rsidRPr="00976B3D">
              <w:t>koffiehoudende</w:t>
            </w:r>
            <w:proofErr w:type="spellEnd"/>
            <w:r w:rsidR="00D43DF0" w:rsidRPr="00976B3D">
              <w:t xml:space="preserve"> dranken worden</w:t>
            </w:r>
            <w:r w:rsidR="00D43DF0" w:rsidRPr="009F709B">
              <w:t xml:space="preserve"> </w:t>
            </w:r>
            <w:r w:rsidR="009F709B" w:rsidRPr="000846D5">
              <w:t>bereid</w:t>
            </w:r>
            <w:r w:rsidR="009F709B" w:rsidRPr="0029576B">
              <w:rPr>
                <w:color w:val="00B0F0"/>
              </w:rPr>
              <w:t xml:space="preserve"> </w:t>
            </w:r>
            <w:r w:rsidR="009F709B" w:rsidRPr="00976B3D">
              <w:t xml:space="preserve">met </w:t>
            </w:r>
            <w:r w:rsidR="009F709B" w:rsidRPr="009F709B">
              <w:t xml:space="preserve">per consumptie </w:t>
            </w:r>
            <w:r w:rsidR="00D43DF0" w:rsidRPr="00976B3D">
              <w:t>vers gemalen koffiebonen.</w:t>
            </w:r>
            <w:r w:rsidR="00674F27">
              <w:t xml:space="preserve"> </w:t>
            </w:r>
          </w:p>
        </w:tc>
      </w:tr>
      <w:tr w:rsidR="00F23B19" w:rsidRPr="00072E42" w:rsidTr="009E0DFA">
        <w:trPr>
          <w:trHeight w:val="397"/>
        </w:trPr>
        <w:tc>
          <w:tcPr>
            <w:tcW w:w="8505" w:type="dxa"/>
            <w:gridSpan w:val="2"/>
            <w:tcBorders>
              <w:top w:val="single" w:sz="8" w:space="0" w:color="C0C0C0"/>
            </w:tcBorders>
            <w:shd w:val="clear" w:color="auto" w:fill="E6E6E6"/>
            <w:vAlign w:val="center"/>
          </w:tcPr>
          <w:p w:rsidR="00F23B19" w:rsidRPr="00124022" w:rsidRDefault="00F23B19" w:rsidP="00F23B19">
            <w:pPr>
              <w:pStyle w:val="Default"/>
              <w:ind w:left="114" w:right="-28"/>
              <w:rPr>
                <w:rFonts w:ascii="Arial" w:hAnsi="Arial" w:cs="Arial"/>
                <w:b/>
                <w:bCs/>
                <w:sz w:val="20"/>
                <w:szCs w:val="20"/>
              </w:rPr>
            </w:pPr>
            <w:r>
              <w:rPr>
                <w:rFonts w:ascii="Arial" w:hAnsi="Arial" w:cs="Arial"/>
                <w:b/>
                <w:bCs/>
                <w:sz w:val="20"/>
                <w:szCs w:val="20"/>
              </w:rPr>
              <w:t>Flexibiliteit</w:t>
            </w:r>
          </w:p>
        </w:tc>
      </w:tr>
      <w:tr w:rsidR="00F23B19" w:rsidRPr="00072E42" w:rsidTr="009E0DFA">
        <w:tc>
          <w:tcPr>
            <w:tcW w:w="964" w:type="dxa"/>
            <w:shd w:val="clear" w:color="auto" w:fill="E6E6E6"/>
          </w:tcPr>
          <w:p w:rsidR="00F23B19" w:rsidRPr="00124022" w:rsidRDefault="00F23B19" w:rsidP="009E0DFA">
            <w:pPr>
              <w:numPr>
                <w:ilvl w:val="0"/>
                <w:numId w:val="4"/>
              </w:numPr>
              <w:spacing w:before="90" w:after="54" w:line="240" w:lineRule="exact"/>
              <w:ind w:left="57" w:firstLine="0"/>
              <w:rPr>
                <w:rFonts w:ascii="Arial" w:hAnsi="Arial" w:cs="Arial"/>
              </w:rPr>
            </w:pPr>
          </w:p>
        </w:tc>
        <w:tc>
          <w:tcPr>
            <w:tcW w:w="7541" w:type="dxa"/>
          </w:tcPr>
          <w:p w:rsidR="00F23B19" w:rsidRDefault="00F23B19" w:rsidP="00D00D57">
            <w:pPr>
              <w:tabs>
                <w:tab w:val="left" w:pos="142"/>
              </w:tabs>
              <w:spacing w:before="90" w:after="54"/>
              <w:ind w:left="142"/>
              <w:rPr>
                <w:rFonts w:ascii="Arial" w:hAnsi="Arial" w:cs="Arial"/>
                <w:iCs/>
              </w:rPr>
            </w:pPr>
            <w:r w:rsidRPr="00F23B19">
              <w:rPr>
                <w:rFonts w:ascii="Arial" w:hAnsi="Arial" w:cs="Arial"/>
                <w:iCs/>
              </w:rPr>
              <w:t xml:space="preserve">Er dienen </w:t>
            </w:r>
            <w:r>
              <w:rPr>
                <w:rFonts w:ascii="Arial" w:hAnsi="Arial" w:cs="Arial"/>
                <w:iCs/>
              </w:rPr>
              <w:t xml:space="preserve">in beginsel </w:t>
            </w:r>
            <w:r w:rsidRPr="00F23B19">
              <w:rPr>
                <w:rFonts w:ascii="Arial" w:hAnsi="Arial" w:cs="Arial"/>
                <w:iCs/>
              </w:rPr>
              <w:t xml:space="preserve">10 warme drankautomaten geleverd te worden, 8 automaten van type A en 2 automaten van type B. </w:t>
            </w:r>
            <w:r>
              <w:rPr>
                <w:rFonts w:ascii="Arial" w:hAnsi="Arial" w:cs="Arial"/>
                <w:iCs/>
              </w:rPr>
              <w:br/>
            </w:r>
            <w:r w:rsidRPr="00F23B19">
              <w:rPr>
                <w:rFonts w:ascii="Arial" w:hAnsi="Arial" w:cs="Arial"/>
                <w:iCs/>
              </w:rPr>
              <w:t xml:space="preserve">Wanneer </w:t>
            </w:r>
            <w:r>
              <w:rPr>
                <w:rFonts w:ascii="Arial" w:hAnsi="Arial" w:cs="Arial"/>
                <w:iCs/>
              </w:rPr>
              <w:t xml:space="preserve">echter </w:t>
            </w:r>
            <w:r w:rsidRPr="00F23B19">
              <w:rPr>
                <w:rFonts w:ascii="Arial" w:hAnsi="Arial" w:cs="Arial"/>
                <w:iCs/>
              </w:rPr>
              <w:t xml:space="preserve">de behoeften van opdrachtgever wijzigen dient het mogelijk te zijn het aantal automaten </w:t>
            </w:r>
            <w:r w:rsidR="00D00D57">
              <w:rPr>
                <w:rFonts w:ascii="Arial" w:hAnsi="Arial" w:cs="Arial"/>
                <w:iCs/>
              </w:rPr>
              <w:t>aan te passen</w:t>
            </w:r>
            <w:r>
              <w:rPr>
                <w:rFonts w:ascii="Arial" w:hAnsi="Arial" w:cs="Arial"/>
                <w:iCs/>
              </w:rPr>
              <w:t xml:space="preserve"> </w:t>
            </w:r>
            <w:r w:rsidRPr="00F23B19">
              <w:rPr>
                <w:rFonts w:ascii="Arial" w:hAnsi="Arial" w:cs="Arial"/>
                <w:iCs/>
              </w:rPr>
              <w:t>en/of de verdeling tussen type A en type B aan te passen.</w:t>
            </w:r>
          </w:p>
          <w:p w:rsidR="000A1E89" w:rsidRPr="0047432C" w:rsidRDefault="000A1E89" w:rsidP="00D00D57">
            <w:pPr>
              <w:tabs>
                <w:tab w:val="left" w:pos="142"/>
              </w:tabs>
              <w:spacing w:before="90" w:after="54"/>
              <w:ind w:left="142"/>
              <w:rPr>
                <w:rFonts w:ascii="Arial" w:hAnsi="Arial" w:cs="Arial"/>
                <w:iCs/>
              </w:rPr>
            </w:pPr>
          </w:p>
        </w:tc>
      </w:tr>
      <w:tr w:rsidR="00B007AE" w:rsidRPr="00B007AE" w:rsidTr="007E47A9">
        <w:trPr>
          <w:trHeight w:val="397"/>
        </w:trPr>
        <w:tc>
          <w:tcPr>
            <w:tcW w:w="8505" w:type="dxa"/>
            <w:gridSpan w:val="2"/>
            <w:tcBorders>
              <w:top w:val="single" w:sz="8" w:space="0" w:color="C0C0C0"/>
            </w:tcBorders>
            <w:shd w:val="clear" w:color="auto" w:fill="E6E6E6"/>
            <w:vAlign w:val="center"/>
          </w:tcPr>
          <w:p w:rsidR="007E47A9" w:rsidRPr="00B007AE" w:rsidRDefault="00744EE7" w:rsidP="00744EE7">
            <w:pPr>
              <w:pStyle w:val="Default"/>
              <w:ind w:left="114" w:right="-28"/>
              <w:rPr>
                <w:rFonts w:ascii="Arial" w:hAnsi="Arial" w:cs="Arial"/>
                <w:b/>
                <w:bCs/>
                <w:color w:val="auto"/>
                <w:sz w:val="20"/>
                <w:szCs w:val="20"/>
              </w:rPr>
            </w:pPr>
            <w:r w:rsidRPr="00B007AE">
              <w:rPr>
                <w:rFonts w:ascii="Arial" w:hAnsi="Arial" w:cs="Arial"/>
                <w:b/>
                <w:bCs/>
                <w:color w:val="auto"/>
                <w:sz w:val="20"/>
                <w:szCs w:val="20"/>
              </w:rPr>
              <w:lastRenderedPageBreak/>
              <w:t>Overige verbruiksmaterialen</w:t>
            </w:r>
          </w:p>
        </w:tc>
      </w:tr>
      <w:tr w:rsidR="00B007AE" w:rsidRPr="00B007AE" w:rsidTr="00744EE7">
        <w:tc>
          <w:tcPr>
            <w:tcW w:w="964" w:type="dxa"/>
            <w:shd w:val="clear" w:color="auto" w:fill="E6E6E6"/>
          </w:tcPr>
          <w:p w:rsidR="00744EE7" w:rsidRPr="00B007AE" w:rsidRDefault="00744EE7" w:rsidP="00744EE7">
            <w:pPr>
              <w:numPr>
                <w:ilvl w:val="0"/>
                <w:numId w:val="4"/>
              </w:numPr>
              <w:spacing w:before="90" w:after="54" w:line="240" w:lineRule="exact"/>
              <w:ind w:left="57" w:firstLine="0"/>
              <w:rPr>
                <w:rFonts w:ascii="Arial" w:hAnsi="Arial" w:cs="Arial"/>
              </w:rPr>
            </w:pPr>
          </w:p>
        </w:tc>
        <w:tc>
          <w:tcPr>
            <w:tcW w:w="7541" w:type="dxa"/>
          </w:tcPr>
          <w:p w:rsidR="00744EE7" w:rsidRPr="009F709B" w:rsidRDefault="00744EE7" w:rsidP="00744EE7">
            <w:pPr>
              <w:tabs>
                <w:tab w:val="left" w:pos="142"/>
              </w:tabs>
              <w:spacing w:before="90" w:after="54"/>
              <w:ind w:left="142"/>
              <w:rPr>
                <w:rFonts w:ascii="Arial" w:hAnsi="Arial" w:cs="Arial"/>
                <w:iCs/>
              </w:rPr>
            </w:pPr>
            <w:r w:rsidRPr="009F709B">
              <w:rPr>
                <w:rFonts w:ascii="Arial" w:hAnsi="Arial" w:cs="Arial"/>
                <w:iCs/>
              </w:rPr>
              <w:t>Naast de verbruiksmaterialen, die via de automaat worden verstrekt  en theezakjes (Eis 6) dient de inschrijver ook aan te bieden en te leveren:</w:t>
            </w:r>
          </w:p>
          <w:p w:rsidR="00744EE7" w:rsidRPr="000A1E89" w:rsidRDefault="00744EE7" w:rsidP="00744EE7">
            <w:pPr>
              <w:pStyle w:val="Lijstalinea"/>
              <w:numPr>
                <w:ilvl w:val="0"/>
                <w:numId w:val="23"/>
              </w:numPr>
              <w:tabs>
                <w:tab w:val="left" w:pos="142"/>
              </w:tabs>
              <w:spacing w:before="90" w:after="54"/>
              <w:rPr>
                <w:rFonts w:ascii="Arial" w:hAnsi="Arial" w:cs="Arial"/>
                <w:iCs/>
                <w:sz w:val="20"/>
                <w:szCs w:val="20"/>
              </w:rPr>
            </w:pPr>
            <w:r w:rsidRPr="000A1E89">
              <w:rPr>
                <w:rFonts w:ascii="Arial" w:hAnsi="Arial" w:cs="Arial"/>
                <w:iCs/>
                <w:sz w:val="20"/>
                <w:szCs w:val="20"/>
              </w:rPr>
              <w:t>Creamer</w:t>
            </w:r>
            <w:r w:rsidR="00B007AE" w:rsidRPr="000A1E89">
              <w:rPr>
                <w:rFonts w:ascii="Arial" w:hAnsi="Arial" w:cs="Arial"/>
                <w:iCs/>
                <w:sz w:val="20"/>
                <w:szCs w:val="20"/>
              </w:rPr>
              <w:t>-</w:t>
            </w:r>
            <w:r w:rsidRPr="000A1E89">
              <w:rPr>
                <w:rFonts w:ascii="Arial" w:hAnsi="Arial" w:cs="Arial"/>
                <w:iCs/>
                <w:sz w:val="20"/>
                <w:szCs w:val="20"/>
              </w:rPr>
              <w:t>sticks</w:t>
            </w:r>
            <w:r w:rsidR="00B007AE" w:rsidRPr="000A1E89">
              <w:rPr>
                <w:rFonts w:ascii="Arial" w:hAnsi="Arial" w:cs="Arial"/>
                <w:iCs/>
                <w:sz w:val="20"/>
                <w:szCs w:val="20"/>
              </w:rPr>
              <w:t xml:space="preserve"> (of een andere verpakking), geen melk cups;</w:t>
            </w:r>
          </w:p>
          <w:p w:rsidR="00744EE7" w:rsidRPr="000A1E89" w:rsidRDefault="00744EE7" w:rsidP="00744EE7">
            <w:pPr>
              <w:pStyle w:val="Lijstalinea"/>
              <w:numPr>
                <w:ilvl w:val="0"/>
                <w:numId w:val="23"/>
              </w:numPr>
              <w:tabs>
                <w:tab w:val="left" w:pos="142"/>
              </w:tabs>
              <w:spacing w:before="90" w:after="54"/>
              <w:rPr>
                <w:rFonts w:ascii="Arial" w:hAnsi="Arial" w:cs="Arial"/>
                <w:iCs/>
                <w:sz w:val="20"/>
                <w:szCs w:val="20"/>
              </w:rPr>
            </w:pPr>
            <w:r w:rsidRPr="000A1E89">
              <w:rPr>
                <w:rFonts w:ascii="Arial" w:hAnsi="Arial" w:cs="Arial"/>
                <w:iCs/>
                <w:sz w:val="20"/>
                <w:szCs w:val="20"/>
              </w:rPr>
              <w:t>Suiker-sticks</w:t>
            </w:r>
            <w:r w:rsidR="00B007AE" w:rsidRPr="000A1E89">
              <w:rPr>
                <w:rFonts w:ascii="Arial" w:hAnsi="Arial" w:cs="Arial"/>
                <w:iCs/>
                <w:sz w:val="20"/>
                <w:szCs w:val="20"/>
              </w:rPr>
              <w:t xml:space="preserve"> (of een andere verpakking);</w:t>
            </w:r>
          </w:p>
          <w:p w:rsidR="00744EE7" w:rsidRPr="000A1E89" w:rsidRDefault="00B007AE" w:rsidP="00744EE7">
            <w:pPr>
              <w:pStyle w:val="Lijstalinea"/>
              <w:numPr>
                <w:ilvl w:val="0"/>
                <w:numId w:val="23"/>
              </w:numPr>
              <w:tabs>
                <w:tab w:val="left" w:pos="142"/>
              </w:tabs>
              <w:spacing w:before="90" w:after="54"/>
              <w:rPr>
                <w:rFonts w:ascii="Arial" w:hAnsi="Arial" w:cs="Arial"/>
                <w:iCs/>
                <w:sz w:val="20"/>
                <w:szCs w:val="20"/>
              </w:rPr>
            </w:pPr>
            <w:r w:rsidRPr="000A1E89">
              <w:rPr>
                <w:rFonts w:ascii="Arial" w:hAnsi="Arial" w:cs="Arial"/>
                <w:iCs/>
                <w:sz w:val="20"/>
                <w:szCs w:val="20"/>
              </w:rPr>
              <w:t>Zoetjes: s</w:t>
            </w:r>
            <w:r w:rsidR="00744EE7" w:rsidRPr="000A1E89">
              <w:rPr>
                <w:rFonts w:ascii="Arial" w:hAnsi="Arial" w:cs="Arial"/>
                <w:iCs/>
                <w:sz w:val="20"/>
                <w:szCs w:val="20"/>
              </w:rPr>
              <w:t xml:space="preserve">achets met </w:t>
            </w:r>
            <w:r w:rsidRPr="000A1E89">
              <w:rPr>
                <w:rFonts w:ascii="Arial" w:hAnsi="Arial" w:cs="Arial"/>
                <w:iCs/>
                <w:sz w:val="20"/>
                <w:szCs w:val="20"/>
              </w:rPr>
              <w:t xml:space="preserve">1 of  </w:t>
            </w:r>
            <w:r w:rsidR="00744EE7" w:rsidRPr="000A1E89">
              <w:rPr>
                <w:rFonts w:ascii="Arial" w:hAnsi="Arial" w:cs="Arial"/>
                <w:iCs/>
                <w:sz w:val="20"/>
                <w:szCs w:val="20"/>
              </w:rPr>
              <w:t xml:space="preserve">2 </w:t>
            </w:r>
            <w:r w:rsidRPr="000A1E89">
              <w:rPr>
                <w:rFonts w:ascii="Arial" w:hAnsi="Arial" w:cs="Arial"/>
                <w:iCs/>
                <w:sz w:val="20"/>
                <w:szCs w:val="20"/>
              </w:rPr>
              <w:t>stuks, dan wel dispenser aan automaat bevestigd;</w:t>
            </w:r>
          </w:p>
          <w:p w:rsidR="00744EE7" w:rsidRPr="000A1E89" w:rsidRDefault="00744EE7" w:rsidP="00B007AE">
            <w:pPr>
              <w:pStyle w:val="Lijstalinea"/>
              <w:numPr>
                <w:ilvl w:val="0"/>
                <w:numId w:val="23"/>
              </w:numPr>
              <w:tabs>
                <w:tab w:val="left" w:pos="142"/>
              </w:tabs>
              <w:spacing w:before="90" w:after="54"/>
              <w:rPr>
                <w:rFonts w:ascii="Arial" w:hAnsi="Arial" w:cs="Arial"/>
                <w:iCs/>
              </w:rPr>
            </w:pPr>
            <w:r w:rsidRPr="000A1E89">
              <w:rPr>
                <w:rFonts w:ascii="Arial" w:hAnsi="Arial" w:cs="Arial"/>
                <w:iCs/>
                <w:sz w:val="20"/>
                <w:szCs w:val="20"/>
              </w:rPr>
              <w:t>Cacao-sticks</w:t>
            </w:r>
            <w:r w:rsidR="00B007AE" w:rsidRPr="000A1E89">
              <w:rPr>
                <w:rFonts w:ascii="Arial" w:hAnsi="Arial" w:cs="Arial"/>
                <w:iCs/>
                <w:sz w:val="20"/>
                <w:szCs w:val="20"/>
              </w:rPr>
              <w:t xml:space="preserve"> (of een andere verpakking)</w:t>
            </w:r>
            <w:r w:rsidR="0030434C" w:rsidRPr="000A1E89">
              <w:rPr>
                <w:rFonts w:ascii="Arial" w:hAnsi="Arial" w:cs="Arial"/>
                <w:iCs/>
                <w:sz w:val="20"/>
                <w:szCs w:val="20"/>
              </w:rPr>
              <w:t xml:space="preserve"> voor 1-kop chocomel</w:t>
            </w:r>
            <w:r w:rsidR="00B007AE" w:rsidRPr="000A1E89">
              <w:rPr>
                <w:rFonts w:ascii="Arial" w:hAnsi="Arial" w:cs="Arial"/>
                <w:iCs/>
                <w:sz w:val="20"/>
                <w:szCs w:val="20"/>
              </w:rPr>
              <w:t>.</w:t>
            </w:r>
          </w:p>
          <w:p w:rsidR="000A1E89" w:rsidRPr="009F709B" w:rsidRDefault="000A1E89" w:rsidP="00B007AE">
            <w:pPr>
              <w:pStyle w:val="Lijstalinea"/>
              <w:numPr>
                <w:ilvl w:val="0"/>
                <w:numId w:val="23"/>
              </w:numPr>
              <w:tabs>
                <w:tab w:val="left" w:pos="142"/>
              </w:tabs>
              <w:spacing w:before="90" w:after="54"/>
              <w:rPr>
                <w:rFonts w:ascii="Arial" w:hAnsi="Arial" w:cs="Arial"/>
                <w:iCs/>
              </w:rPr>
            </w:pPr>
          </w:p>
        </w:tc>
      </w:tr>
      <w:tr w:rsidR="00F46A2D" w:rsidRPr="00CD57C1" w:rsidTr="007E47A9">
        <w:tc>
          <w:tcPr>
            <w:tcW w:w="964" w:type="dxa"/>
            <w:shd w:val="clear" w:color="auto" w:fill="E6E6E6"/>
          </w:tcPr>
          <w:p w:rsidR="00F46A2D" w:rsidRPr="00CD57C1" w:rsidRDefault="00F46A2D" w:rsidP="007E47A9">
            <w:pPr>
              <w:numPr>
                <w:ilvl w:val="0"/>
                <w:numId w:val="4"/>
              </w:numPr>
              <w:spacing w:before="90" w:after="54" w:line="240" w:lineRule="exact"/>
              <w:ind w:left="57" w:firstLine="0"/>
              <w:rPr>
                <w:rFonts w:ascii="Arial" w:hAnsi="Arial" w:cs="Arial"/>
              </w:rPr>
            </w:pPr>
            <w:bookmarkStart w:id="10" w:name="_Ref455491897"/>
          </w:p>
        </w:tc>
        <w:bookmarkEnd w:id="10"/>
        <w:tc>
          <w:tcPr>
            <w:tcW w:w="7541" w:type="dxa"/>
          </w:tcPr>
          <w:p w:rsidR="00F46A2D" w:rsidRPr="009F709B" w:rsidRDefault="0030434C" w:rsidP="000A1E89">
            <w:pPr>
              <w:tabs>
                <w:tab w:val="left" w:pos="142"/>
              </w:tabs>
              <w:spacing w:before="90" w:after="54"/>
              <w:ind w:left="142"/>
              <w:rPr>
                <w:rFonts w:ascii="Arial" w:hAnsi="Arial" w:cs="Arial"/>
              </w:rPr>
            </w:pPr>
            <w:r w:rsidRPr="000A1E89">
              <w:rPr>
                <w:rFonts w:ascii="Arial" w:hAnsi="Arial" w:cs="Arial"/>
                <w:iCs/>
              </w:rPr>
              <w:t>De (bulk)verpakkingen  van gen</w:t>
            </w:r>
            <w:r w:rsidR="00744EE7" w:rsidRPr="000A1E89">
              <w:rPr>
                <w:rFonts w:ascii="Arial" w:hAnsi="Arial" w:cs="Arial"/>
                <w:iCs/>
              </w:rPr>
              <w:t>oemde verbruiksmaterialen m</w:t>
            </w:r>
            <w:r w:rsidRPr="000A1E89">
              <w:rPr>
                <w:rFonts w:ascii="Arial" w:hAnsi="Arial" w:cs="Arial"/>
                <w:iCs/>
              </w:rPr>
              <w:t xml:space="preserve">ogen niet meer dan </w:t>
            </w:r>
            <w:r w:rsidR="00B007AE" w:rsidRPr="000A1E89">
              <w:rPr>
                <w:rFonts w:ascii="Arial" w:hAnsi="Arial" w:cs="Arial"/>
                <w:iCs/>
              </w:rPr>
              <w:t>1.000</w:t>
            </w:r>
            <w:r w:rsidRPr="000A1E89">
              <w:rPr>
                <w:rFonts w:ascii="Arial" w:hAnsi="Arial" w:cs="Arial"/>
                <w:iCs/>
              </w:rPr>
              <w:t xml:space="preserve"> stuks bevatten.</w:t>
            </w:r>
          </w:p>
        </w:tc>
      </w:tr>
      <w:tr w:rsidR="00385723" w:rsidRPr="00072E42" w:rsidTr="00376883">
        <w:trPr>
          <w:trHeight w:val="397"/>
        </w:trPr>
        <w:tc>
          <w:tcPr>
            <w:tcW w:w="8505" w:type="dxa"/>
            <w:gridSpan w:val="2"/>
            <w:tcBorders>
              <w:top w:val="single" w:sz="8" w:space="0" w:color="C0C0C0"/>
            </w:tcBorders>
            <w:shd w:val="clear" w:color="auto" w:fill="E6E6E6"/>
            <w:vAlign w:val="center"/>
          </w:tcPr>
          <w:p w:rsidR="00385723" w:rsidRPr="003777AF" w:rsidRDefault="003777AF" w:rsidP="003777AF">
            <w:pPr>
              <w:pStyle w:val="Default"/>
              <w:ind w:left="114" w:right="-28"/>
              <w:rPr>
                <w:rFonts w:ascii="Arial" w:hAnsi="Arial" w:cs="Arial"/>
                <w:b/>
                <w:bCs/>
                <w:sz w:val="20"/>
                <w:szCs w:val="20"/>
              </w:rPr>
            </w:pPr>
            <w:r>
              <w:rPr>
                <w:rFonts w:ascii="Arial" w:hAnsi="Arial" w:cs="Arial"/>
                <w:b/>
                <w:bCs/>
                <w:sz w:val="20"/>
                <w:szCs w:val="20"/>
              </w:rPr>
              <w:t>Logistiek</w:t>
            </w:r>
          </w:p>
        </w:tc>
      </w:tr>
      <w:tr w:rsidR="00D807B9" w:rsidRPr="00072E42" w:rsidTr="00376883">
        <w:tc>
          <w:tcPr>
            <w:tcW w:w="964" w:type="dxa"/>
            <w:tcBorders>
              <w:bottom w:val="single" w:sz="8" w:space="0" w:color="C0C0C0"/>
            </w:tcBorders>
            <w:shd w:val="clear" w:color="auto" w:fill="E6E6E6"/>
          </w:tcPr>
          <w:p w:rsidR="00D807B9" w:rsidRPr="003777AF" w:rsidRDefault="00D807B9" w:rsidP="00376883">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807B9" w:rsidRPr="00072E42" w:rsidRDefault="003777AF" w:rsidP="00E81C2A">
            <w:pPr>
              <w:tabs>
                <w:tab w:val="left" w:pos="142"/>
              </w:tabs>
              <w:spacing w:before="90" w:after="54"/>
              <w:ind w:left="142"/>
              <w:rPr>
                <w:highlight w:val="yellow"/>
              </w:rPr>
            </w:pPr>
            <w:r>
              <w:rPr>
                <w:rFonts w:ascii="Arial" w:hAnsi="Arial" w:cs="Arial"/>
                <w:iCs/>
              </w:rPr>
              <w:t>Opdrachtnemer zorgt ervoor dat er te allen tijde voldoende voorraden van de verbruiksartikelen zijn op de locaties van opdrachtgever. Op beide locaties is slechts beperkt opslagcapaciteit voor voorraden. Opdrachtnemer dient de voorraden en leverfrequentie aan te passen aan de beschikbare ruimte per locatie.</w:t>
            </w:r>
          </w:p>
        </w:tc>
      </w:tr>
      <w:tr w:rsidR="00D807B9" w:rsidRPr="00072E42" w:rsidTr="000A1E89">
        <w:trPr>
          <w:trHeight w:val="46"/>
        </w:trPr>
        <w:tc>
          <w:tcPr>
            <w:tcW w:w="964" w:type="dxa"/>
            <w:tcBorders>
              <w:bottom w:val="single" w:sz="8" w:space="0" w:color="C0C0C0"/>
            </w:tcBorders>
            <w:shd w:val="clear" w:color="auto" w:fill="E6E6E6"/>
          </w:tcPr>
          <w:p w:rsidR="00D807B9" w:rsidRPr="003777AF" w:rsidRDefault="00D807B9" w:rsidP="00376883">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807B9" w:rsidRPr="00072E42" w:rsidRDefault="003777AF" w:rsidP="00D807B9">
            <w:pPr>
              <w:tabs>
                <w:tab w:val="left" w:pos="142"/>
              </w:tabs>
              <w:spacing w:before="90" w:after="54"/>
              <w:ind w:left="142"/>
              <w:rPr>
                <w:highlight w:val="yellow"/>
              </w:rPr>
            </w:pPr>
            <w:r>
              <w:rPr>
                <w:rFonts w:ascii="Arial" w:hAnsi="Arial" w:cs="Arial"/>
                <w:iCs/>
              </w:rPr>
              <w:t>Wanneer noodzakelijk, kan opdrachtgever voorraad bijbestellen. Bij bestelling voor 16.00 uur wordt deze de volgende werkdag geleverd.</w:t>
            </w:r>
          </w:p>
        </w:tc>
      </w:tr>
      <w:tr w:rsidR="00D807B9" w:rsidRPr="00072E42" w:rsidTr="00376883">
        <w:tc>
          <w:tcPr>
            <w:tcW w:w="964" w:type="dxa"/>
            <w:tcBorders>
              <w:bottom w:val="single" w:sz="8" w:space="0" w:color="C0C0C0"/>
            </w:tcBorders>
            <w:shd w:val="clear" w:color="auto" w:fill="E6E6E6"/>
          </w:tcPr>
          <w:p w:rsidR="00D807B9" w:rsidRPr="003777AF" w:rsidRDefault="00D807B9" w:rsidP="00376883">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807B9" w:rsidRPr="00F861D7" w:rsidRDefault="00E81C2A" w:rsidP="00D807B9">
            <w:pPr>
              <w:tabs>
                <w:tab w:val="left" w:pos="142"/>
              </w:tabs>
              <w:spacing w:before="90" w:after="54"/>
              <w:ind w:left="142"/>
            </w:pPr>
            <w:r w:rsidRPr="00F861D7">
              <w:t xml:space="preserve">Bevoorrading en onderhoud kan door opdrachtnemer plaatsvinden op </w:t>
            </w:r>
            <w:r w:rsidR="00835518" w:rsidRPr="00F861D7">
              <w:br/>
              <w:t>ma</w:t>
            </w:r>
            <w:r w:rsidRPr="00F861D7">
              <w:t xml:space="preserve">andag </w:t>
            </w:r>
            <w:r w:rsidR="00835518" w:rsidRPr="00F861D7">
              <w:t>t/m vrij</w:t>
            </w:r>
            <w:r w:rsidRPr="00F861D7">
              <w:t>dag</w:t>
            </w:r>
            <w:r w:rsidR="00835518" w:rsidRPr="00F861D7">
              <w:t xml:space="preserve"> 8.30 – 17:00u</w:t>
            </w:r>
            <w:r w:rsidRPr="00F861D7">
              <w:t>, behoudens feestdagen en collectieve sluiting.</w:t>
            </w:r>
          </w:p>
          <w:p w:rsidR="003777AF" w:rsidRPr="00F861D7" w:rsidRDefault="00E81C2A" w:rsidP="00E81C2A">
            <w:pPr>
              <w:tabs>
                <w:tab w:val="left" w:pos="142"/>
              </w:tabs>
              <w:spacing w:before="90" w:after="54"/>
              <w:ind w:left="142"/>
            </w:pPr>
            <w:r w:rsidRPr="00F861D7">
              <w:t xml:space="preserve">De medewerker van opdrachtnemer kan toegang verkrijgen tot het niet-openbare deel van het </w:t>
            </w:r>
            <w:r w:rsidRPr="00F861D7">
              <w:rPr>
                <w:i/>
              </w:rPr>
              <w:t>Huis van de Gemeente</w:t>
            </w:r>
            <w:r w:rsidRPr="00F861D7">
              <w:t xml:space="preserve"> middels ‘een toegangsdruppel’ telkens af t</w:t>
            </w:r>
            <w:r w:rsidR="003963F0">
              <w:t>e halen en te retourneren bij het ‘facilitair meldpunt</w:t>
            </w:r>
            <w:r w:rsidRPr="00F861D7">
              <w:t>’.</w:t>
            </w:r>
          </w:p>
          <w:p w:rsidR="000F0437" w:rsidRPr="00F861D7" w:rsidRDefault="000F0437" w:rsidP="000846D5">
            <w:pPr>
              <w:tabs>
                <w:tab w:val="left" w:pos="142"/>
              </w:tabs>
              <w:spacing w:before="90" w:after="54"/>
              <w:ind w:left="142"/>
            </w:pPr>
            <w:r w:rsidRPr="00F861D7">
              <w:t xml:space="preserve">Op beide locaties is een </w:t>
            </w:r>
            <w:r w:rsidR="00F0293F" w:rsidRPr="00F861D7">
              <w:t>(</w:t>
            </w:r>
            <w:r w:rsidRPr="00F861D7">
              <w:t>personen</w:t>
            </w:r>
            <w:r w:rsidR="00F0293F" w:rsidRPr="00F861D7">
              <w:t>)</w:t>
            </w:r>
            <w:r w:rsidRPr="00F861D7">
              <w:t>lift aanwezig waar zo</w:t>
            </w:r>
            <w:r w:rsidR="00F0293F" w:rsidRPr="00F861D7">
              <w:t xml:space="preserve"> </w:t>
            </w:r>
            <w:r w:rsidRPr="00F861D7">
              <w:t xml:space="preserve">nodig gebruik van </w:t>
            </w:r>
            <w:r w:rsidR="00F0293F" w:rsidRPr="00F861D7">
              <w:t>kan worden gemaakt.</w:t>
            </w:r>
          </w:p>
        </w:tc>
      </w:tr>
      <w:tr w:rsidR="00D807B9" w:rsidRPr="00124022" w:rsidTr="00376883">
        <w:tc>
          <w:tcPr>
            <w:tcW w:w="964" w:type="dxa"/>
            <w:tcBorders>
              <w:bottom w:val="single" w:sz="8" w:space="0" w:color="C0C0C0"/>
            </w:tcBorders>
            <w:shd w:val="clear" w:color="auto" w:fill="E6E6E6"/>
          </w:tcPr>
          <w:p w:rsidR="00D807B9" w:rsidRPr="003777AF" w:rsidRDefault="00D807B9" w:rsidP="00376883">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F70E55" w:rsidRDefault="00F70E55" w:rsidP="00F70E55">
            <w:pPr>
              <w:tabs>
                <w:tab w:val="left" w:pos="142"/>
              </w:tabs>
              <w:spacing w:before="90" w:after="54"/>
              <w:ind w:left="142"/>
              <w:rPr>
                <w:rFonts w:ascii="Arial" w:hAnsi="Arial" w:cs="Arial"/>
                <w:iCs/>
              </w:rPr>
            </w:pPr>
            <w:r w:rsidRPr="00F70E55">
              <w:rPr>
                <w:rFonts w:ascii="Arial" w:hAnsi="Arial" w:cs="Arial"/>
                <w:iCs/>
              </w:rPr>
              <w:t xml:space="preserve">Door Opdrachtnemer in te zetten personeel </w:t>
            </w:r>
            <w:r>
              <w:rPr>
                <w:rFonts w:ascii="Arial" w:hAnsi="Arial" w:cs="Arial"/>
                <w:iCs/>
              </w:rPr>
              <w:t xml:space="preserve">dat naar de </w:t>
            </w:r>
            <w:r w:rsidR="008E2F82">
              <w:rPr>
                <w:rFonts w:ascii="Arial" w:hAnsi="Arial" w:cs="Arial"/>
                <w:iCs/>
              </w:rPr>
              <w:t>vestigingen van de Opdrachtgever</w:t>
            </w:r>
            <w:r>
              <w:rPr>
                <w:rFonts w:ascii="Arial" w:hAnsi="Arial" w:cs="Arial"/>
                <w:iCs/>
              </w:rPr>
              <w:t xml:space="preserve"> wordt gestuurd:</w:t>
            </w:r>
          </w:p>
          <w:p w:rsidR="00F70E55" w:rsidRPr="00F70E55" w:rsidRDefault="00F70E55" w:rsidP="00F70E55">
            <w:pPr>
              <w:tabs>
                <w:tab w:val="left" w:pos="142"/>
              </w:tabs>
              <w:spacing w:before="90" w:after="54"/>
              <w:ind w:left="142"/>
              <w:rPr>
                <w:rFonts w:ascii="Arial" w:hAnsi="Arial" w:cs="Arial"/>
                <w:iCs/>
              </w:rPr>
            </w:pPr>
            <w:r>
              <w:rPr>
                <w:rFonts w:ascii="Arial" w:hAnsi="Arial" w:cs="Arial"/>
                <w:iCs/>
              </w:rPr>
              <w:t xml:space="preserve">- </w:t>
            </w:r>
            <w:r w:rsidRPr="00F70E55">
              <w:rPr>
                <w:rFonts w:ascii="Arial" w:hAnsi="Arial" w:cs="Arial"/>
                <w:iCs/>
              </w:rPr>
              <w:t xml:space="preserve">beheerst de Nederlandse taal. </w:t>
            </w:r>
          </w:p>
          <w:p w:rsidR="00F70E55" w:rsidRDefault="00F70E55" w:rsidP="00F70E55">
            <w:pPr>
              <w:tabs>
                <w:tab w:val="left" w:pos="142"/>
              </w:tabs>
              <w:spacing w:before="90" w:after="54"/>
              <w:ind w:left="142"/>
              <w:rPr>
                <w:rFonts w:ascii="Arial" w:hAnsi="Arial" w:cs="Arial"/>
                <w:iCs/>
              </w:rPr>
            </w:pPr>
            <w:r>
              <w:rPr>
                <w:rFonts w:ascii="Arial" w:hAnsi="Arial" w:cs="Arial"/>
                <w:iCs/>
              </w:rPr>
              <w:t>-</w:t>
            </w:r>
            <w:r w:rsidRPr="00F70E55">
              <w:rPr>
                <w:rFonts w:ascii="Arial" w:hAnsi="Arial" w:cs="Arial"/>
                <w:iCs/>
              </w:rPr>
              <w:t xml:space="preserve"> kan zich te allen tijde legitimeren conform wettelijke eisen. </w:t>
            </w:r>
          </w:p>
          <w:p w:rsidR="00F70E55" w:rsidRDefault="00F70E55" w:rsidP="00F70E55">
            <w:pPr>
              <w:tabs>
                <w:tab w:val="left" w:pos="142"/>
              </w:tabs>
              <w:spacing w:before="90" w:after="54"/>
              <w:ind w:left="142"/>
              <w:rPr>
                <w:rFonts w:ascii="Arial" w:hAnsi="Arial" w:cs="Arial"/>
                <w:iCs/>
              </w:rPr>
            </w:pPr>
            <w:r>
              <w:rPr>
                <w:rFonts w:ascii="Arial" w:hAnsi="Arial" w:cs="Arial"/>
                <w:iCs/>
              </w:rPr>
              <w:t xml:space="preserve">- </w:t>
            </w:r>
            <w:r w:rsidRPr="00F70E55">
              <w:rPr>
                <w:rFonts w:ascii="Arial" w:hAnsi="Arial" w:cs="Arial"/>
                <w:iCs/>
              </w:rPr>
              <w:t>conformeert zich aan de huisregels van Opdrachtgever.</w:t>
            </w:r>
          </w:p>
          <w:p w:rsidR="008B0AF4" w:rsidRPr="00F70E55" w:rsidRDefault="008B0AF4" w:rsidP="008B0AF4">
            <w:pPr>
              <w:tabs>
                <w:tab w:val="left" w:pos="142"/>
              </w:tabs>
              <w:spacing w:before="90" w:after="54"/>
              <w:ind w:left="142"/>
              <w:rPr>
                <w:rFonts w:ascii="Arial" w:hAnsi="Arial" w:cs="Arial"/>
                <w:iCs/>
              </w:rPr>
            </w:pPr>
            <w:r>
              <w:rPr>
                <w:rFonts w:ascii="Arial" w:hAnsi="Arial" w:cs="Arial"/>
                <w:iCs/>
              </w:rPr>
              <w:t xml:space="preserve">- </w:t>
            </w:r>
            <w:r w:rsidRPr="00F70E55">
              <w:rPr>
                <w:rFonts w:ascii="Arial" w:hAnsi="Arial" w:cs="Arial"/>
                <w:iCs/>
              </w:rPr>
              <w:t xml:space="preserve">is gekleed in herkenbare, representatieve, uniforme bedrijfskleding. </w:t>
            </w:r>
          </w:p>
          <w:p w:rsidR="008B0AF4" w:rsidRPr="00F70E55" w:rsidRDefault="008B0AF4" w:rsidP="00F70E55">
            <w:pPr>
              <w:tabs>
                <w:tab w:val="left" w:pos="142"/>
              </w:tabs>
              <w:spacing w:before="90" w:after="54"/>
              <w:ind w:left="142"/>
              <w:rPr>
                <w:rFonts w:ascii="Arial" w:hAnsi="Arial" w:cs="Arial"/>
                <w:iCs/>
              </w:rPr>
            </w:pPr>
          </w:p>
          <w:p w:rsidR="00F70E55" w:rsidRPr="00835518" w:rsidRDefault="00F70E55" w:rsidP="00F70E55">
            <w:pPr>
              <w:tabs>
                <w:tab w:val="left" w:pos="142"/>
              </w:tabs>
              <w:spacing w:before="90" w:after="54"/>
              <w:ind w:left="142"/>
              <w:rPr>
                <w:rFonts w:ascii="Arial" w:hAnsi="Arial" w:cs="Arial"/>
                <w:iCs/>
              </w:rPr>
            </w:pPr>
            <w:r w:rsidRPr="00835518">
              <w:rPr>
                <w:rFonts w:ascii="Arial" w:hAnsi="Arial" w:cs="Arial"/>
                <w:iCs/>
              </w:rPr>
              <w:t xml:space="preserve">Opdrachtgever behoudt zich het recht voor, zonder voorafgaande waarschuwing, een personeelslid van Opdrachtnemer de toegang tot het gebouw te weigeren. </w:t>
            </w:r>
          </w:p>
          <w:p w:rsidR="00F70E55" w:rsidRPr="00835518" w:rsidRDefault="00F70E55" w:rsidP="00F70E55">
            <w:pPr>
              <w:tabs>
                <w:tab w:val="left" w:pos="142"/>
              </w:tabs>
              <w:spacing w:before="90" w:after="54"/>
              <w:ind w:left="142"/>
              <w:rPr>
                <w:rFonts w:ascii="Arial" w:hAnsi="Arial" w:cs="Arial"/>
                <w:iCs/>
              </w:rPr>
            </w:pPr>
            <w:r w:rsidRPr="00835518">
              <w:rPr>
                <w:rFonts w:ascii="Arial" w:hAnsi="Arial" w:cs="Arial"/>
                <w:iCs/>
              </w:rPr>
              <w:t xml:space="preserve">Opdrachtnemer maakt </w:t>
            </w:r>
            <w:r w:rsidRPr="00835518">
              <w:rPr>
                <w:rFonts w:ascii="Arial" w:hAnsi="Arial" w:cs="Arial"/>
                <w:iCs/>
                <w:color w:val="FF0000"/>
              </w:rPr>
              <w:t xml:space="preserve">in overleg </w:t>
            </w:r>
            <w:r w:rsidRPr="00835518">
              <w:rPr>
                <w:rFonts w:ascii="Arial" w:hAnsi="Arial" w:cs="Arial"/>
                <w:iCs/>
              </w:rPr>
              <w:t xml:space="preserve">met de contactpersoon op de verschillende locaties nadere afspraken over het aan- </w:t>
            </w:r>
            <w:r w:rsidR="00124A19">
              <w:rPr>
                <w:rFonts w:ascii="Arial" w:hAnsi="Arial" w:cs="Arial"/>
                <w:iCs/>
              </w:rPr>
              <w:t>/</w:t>
            </w:r>
            <w:r w:rsidRPr="00835518">
              <w:rPr>
                <w:rFonts w:ascii="Arial" w:hAnsi="Arial" w:cs="Arial"/>
                <w:iCs/>
              </w:rPr>
              <w:t xml:space="preserve">afmelden in geval van een locatiebezoek. </w:t>
            </w:r>
          </w:p>
          <w:p w:rsidR="00F70E55" w:rsidRPr="00CE4BB7" w:rsidRDefault="00F70E55" w:rsidP="00F70E55">
            <w:pPr>
              <w:tabs>
                <w:tab w:val="left" w:pos="142"/>
              </w:tabs>
              <w:spacing w:before="90" w:after="54"/>
              <w:ind w:left="142"/>
              <w:rPr>
                <w:rFonts w:ascii="Arial" w:hAnsi="Arial" w:cs="Arial"/>
                <w:iCs/>
              </w:rPr>
            </w:pPr>
            <w:r w:rsidRPr="00CE4BB7">
              <w:rPr>
                <w:rFonts w:ascii="Arial" w:hAnsi="Arial" w:cs="Arial"/>
                <w:iCs/>
              </w:rPr>
              <w:t xml:space="preserve">Personeel van Opdrachtnemer kent een meldingsplicht bij constatering van eventuele gebreken en/ of beschadigingen aan het gebouw en / of meubilair, hoe dan ook veroorzaakt, te melden aan de contactpersoon van Opdrachtgever. </w:t>
            </w:r>
          </w:p>
          <w:p w:rsidR="00D807B9" w:rsidRPr="00124022" w:rsidRDefault="00F70E55" w:rsidP="001D7F48">
            <w:pPr>
              <w:tabs>
                <w:tab w:val="left" w:pos="142"/>
              </w:tabs>
              <w:spacing w:before="90" w:after="54"/>
              <w:ind w:left="142"/>
            </w:pPr>
            <w:r w:rsidRPr="00CE4BB7">
              <w:rPr>
                <w:rFonts w:ascii="Arial" w:hAnsi="Arial" w:cs="Arial"/>
                <w:iCs/>
              </w:rPr>
              <w:t xml:space="preserve">Ingeval Opdrachtnemer gebruik maakt van personeel met een afstand tot de </w:t>
            </w:r>
            <w:r w:rsidRPr="00CE4BB7">
              <w:rPr>
                <w:rFonts w:ascii="Arial" w:hAnsi="Arial" w:cs="Arial"/>
                <w:iCs/>
              </w:rPr>
              <w:lastRenderedPageBreak/>
              <w:t xml:space="preserve">arbeidsmarkt dan draagt </w:t>
            </w:r>
            <w:r w:rsidR="001D7F48" w:rsidRPr="00CE4BB7">
              <w:rPr>
                <w:rFonts w:ascii="Arial" w:hAnsi="Arial" w:cs="Arial"/>
                <w:iCs/>
              </w:rPr>
              <w:t xml:space="preserve">opdrachtnemer </w:t>
            </w:r>
            <w:r w:rsidRPr="00CE4BB7">
              <w:rPr>
                <w:rFonts w:ascii="Arial" w:hAnsi="Arial" w:cs="Arial"/>
                <w:iCs/>
              </w:rPr>
              <w:t xml:space="preserve">zorg voor de </w:t>
            </w:r>
            <w:r w:rsidR="001D7F48" w:rsidRPr="00CE4BB7">
              <w:rPr>
                <w:rFonts w:ascii="Arial" w:hAnsi="Arial" w:cs="Arial"/>
                <w:iCs/>
              </w:rPr>
              <w:t xml:space="preserve">adequate </w:t>
            </w:r>
            <w:r w:rsidRPr="00CE4BB7">
              <w:rPr>
                <w:rFonts w:ascii="Arial" w:hAnsi="Arial" w:cs="Arial"/>
                <w:iCs/>
              </w:rPr>
              <w:t>begeleiding van eventuele (garantiebaan)medewerkers.</w:t>
            </w:r>
            <w:r w:rsidRPr="00F70E55">
              <w:rPr>
                <w:rFonts w:ascii="Arial" w:hAnsi="Arial" w:cs="Arial"/>
                <w:iCs/>
              </w:rPr>
              <w:t xml:space="preserve"> </w:t>
            </w:r>
          </w:p>
        </w:tc>
      </w:tr>
      <w:tr w:rsidR="00553A06" w:rsidRPr="00E502C9" w:rsidTr="00124022">
        <w:trPr>
          <w:trHeight w:val="397"/>
        </w:trPr>
        <w:tc>
          <w:tcPr>
            <w:tcW w:w="8505" w:type="dxa"/>
            <w:gridSpan w:val="2"/>
            <w:tcBorders>
              <w:top w:val="single" w:sz="8" w:space="0" w:color="C0C0C0"/>
            </w:tcBorders>
            <w:shd w:val="clear" w:color="auto" w:fill="E6E6E6"/>
            <w:vAlign w:val="center"/>
          </w:tcPr>
          <w:p w:rsidR="00553A06" w:rsidRPr="00E502C9" w:rsidRDefault="00553A06" w:rsidP="00124022">
            <w:pPr>
              <w:pStyle w:val="Default"/>
              <w:ind w:left="114" w:right="-28"/>
              <w:rPr>
                <w:rFonts w:ascii="Arial" w:hAnsi="Arial" w:cs="Arial"/>
                <w:b/>
                <w:bCs/>
                <w:sz w:val="20"/>
                <w:szCs w:val="20"/>
              </w:rPr>
            </w:pPr>
            <w:r>
              <w:rPr>
                <w:rFonts w:ascii="Arial" w:hAnsi="Arial" w:cs="Arial"/>
                <w:b/>
                <w:bCs/>
                <w:sz w:val="20"/>
                <w:szCs w:val="20"/>
              </w:rPr>
              <w:lastRenderedPageBreak/>
              <w:t>Communicatie</w:t>
            </w:r>
          </w:p>
        </w:tc>
      </w:tr>
      <w:tr w:rsidR="00553A06" w:rsidRPr="00E502C9" w:rsidTr="00124022">
        <w:tc>
          <w:tcPr>
            <w:tcW w:w="964" w:type="dxa"/>
            <w:shd w:val="clear" w:color="auto" w:fill="E6E6E6"/>
          </w:tcPr>
          <w:p w:rsidR="00553A06" w:rsidRPr="00E502C9" w:rsidRDefault="00553A06" w:rsidP="00124022">
            <w:pPr>
              <w:numPr>
                <w:ilvl w:val="0"/>
                <w:numId w:val="4"/>
              </w:numPr>
              <w:spacing w:before="90" w:after="54" w:line="240" w:lineRule="exact"/>
              <w:ind w:left="57" w:firstLine="0"/>
              <w:rPr>
                <w:rFonts w:ascii="Arial" w:hAnsi="Arial" w:cs="Arial"/>
              </w:rPr>
            </w:pPr>
            <w:bookmarkStart w:id="11" w:name="_Ref443481666"/>
          </w:p>
        </w:tc>
        <w:bookmarkEnd w:id="11"/>
        <w:tc>
          <w:tcPr>
            <w:tcW w:w="7541" w:type="dxa"/>
          </w:tcPr>
          <w:p w:rsidR="00553A06" w:rsidRPr="003718DD" w:rsidRDefault="00553A06" w:rsidP="00553A06">
            <w:pPr>
              <w:tabs>
                <w:tab w:val="left" w:pos="142"/>
              </w:tabs>
              <w:spacing w:before="90" w:after="54"/>
              <w:ind w:left="142"/>
              <w:rPr>
                <w:rFonts w:ascii="Verdana" w:hAnsi="Verdana"/>
                <w:sz w:val="18"/>
                <w:szCs w:val="18"/>
              </w:rPr>
            </w:pPr>
            <w:r w:rsidRPr="00553A06">
              <w:rPr>
                <w:rFonts w:ascii="Arial" w:hAnsi="Arial" w:cs="Arial"/>
                <w:iCs/>
              </w:rPr>
              <w:t>1x per kwartaal vindt er overleg plaats tussen de facilitair medewerker van Gemeente Peel en Maas en de contactpersoon van de opdrachtnemer. Tijdens dit overleg wordt de operationele gang van zaken besproken en een managementrapportage.</w:t>
            </w:r>
          </w:p>
        </w:tc>
      </w:tr>
      <w:tr w:rsidR="00553A06" w:rsidRPr="00E502C9" w:rsidTr="00124022">
        <w:tc>
          <w:tcPr>
            <w:tcW w:w="964" w:type="dxa"/>
            <w:shd w:val="clear" w:color="auto" w:fill="E6E6E6"/>
          </w:tcPr>
          <w:p w:rsidR="00553A06" w:rsidRPr="00E502C9" w:rsidRDefault="00553A06" w:rsidP="00124022">
            <w:pPr>
              <w:numPr>
                <w:ilvl w:val="0"/>
                <w:numId w:val="4"/>
              </w:numPr>
              <w:spacing w:before="90" w:after="54" w:line="240" w:lineRule="exact"/>
              <w:ind w:left="57" w:firstLine="0"/>
              <w:rPr>
                <w:rFonts w:ascii="Arial" w:hAnsi="Arial" w:cs="Arial"/>
              </w:rPr>
            </w:pPr>
          </w:p>
        </w:tc>
        <w:tc>
          <w:tcPr>
            <w:tcW w:w="7541" w:type="dxa"/>
          </w:tcPr>
          <w:p w:rsidR="00553A06" w:rsidRPr="00FA6CA4" w:rsidRDefault="00553A06" w:rsidP="009F709B">
            <w:pPr>
              <w:tabs>
                <w:tab w:val="left" w:pos="142"/>
              </w:tabs>
              <w:spacing w:before="90" w:after="54"/>
              <w:ind w:left="142"/>
              <w:rPr>
                <w:rFonts w:ascii="Arial" w:hAnsi="Arial" w:cs="Arial"/>
                <w:iCs/>
              </w:rPr>
            </w:pPr>
            <w:r>
              <w:rPr>
                <w:rFonts w:ascii="Arial" w:hAnsi="Arial" w:cs="Arial"/>
                <w:iCs/>
              </w:rPr>
              <w:t xml:space="preserve">1x per kwartaal wordt er door opdrachtnemer een managementrapportage overlegd. Onderdeel hiervan zijn minimaal: </w:t>
            </w:r>
            <w:r>
              <w:rPr>
                <w:rFonts w:ascii="Arial" w:hAnsi="Arial" w:cs="Arial"/>
                <w:iCs/>
              </w:rPr>
              <w:br/>
              <w:t xml:space="preserve">- het aantal storingen per machine en totaal, </w:t>
            </w:r>
            <w:r>
              <w:rPr>
                <w:rFonts w:ascii="Arial" w:hAnsi="Arial" w:cs="Arial"/>
                <w:iCs/>
              </w:rPr>
              <w:br/>
              <w:t xml:space="preserve">- het aantal consumpties per machine en totaal, </w:t>
            </w:r>
            <w:r>
              <w:rPr>
                <w:rFonts w:ascii="Arial" w:hAnsi="Arial" w:cs="Arial"/>
                <w:iCs/>
              </w:rPr>
              <w:br/>
              <w:t>- het beschikbaarheidspercentage van het automatenpark</w:t>
            </w:r>
            <w:r w:rsidR="00674F27">
              <w:rPr>
                <w:rFonts w:ascii="Arial" w:hAnsi="Arial" w:cs="Arial"/>
                <w:iCs/>
              </w:rPr>
              <w:t>, per machine en totaal</w:t>
            </w:r>
            <w:r>
              <w:rPr>
                <w:rFonts w:ascii="Arial" w:hAnsi="Arial" w:cs="Arial"/>
                <w:iCs/>
              </w:rPr>
              <w:br/>
              <w:t>- verbruik ingrediënten</w:t>
            </w:r>
            <w:r>
              <w:rPr>
                <w:rFonts w:ascii="Arial" w:hAnsi="Arial" w:cs="Arial"/>
                <w:iCs/>
              </w:rPr>
              <w:br/>
              <w:t xml:space="preserve">- verbruik </w:t>
            </w:r>
            <w:r w:rsidR="00674F27">
              <w:rPr>
                <w:rFonts w:ascii="Arial" w:hAnsi="Arial" w:cs="Arial"/>
                <w:iCs/>
              </w:rPr>
              <w:t>verbruiksartikelen</w:t>
            </w:r>
          </w:p>
        </w:tc>
      </w:tr>
      <w:tr w:rsidR="008D4376" w:rsidRPr="00E502C9" w:rsidTr="008D4376">
        <w:tc>
          <w:tcPr>
            <w:tcW w:w="964" w:type="dxa"/>
            <w:shd w:val="clear" w:color="auto" w:fill="E6E6E6"/>
          </w:tcPr>
          <w:p w:rsidR="008D4376" w:rsidRPr="00E502C9" w:rsidRDefault="008D4376" w:rsidP="008D4376">
            <w:pPr>
              <w:numPr>
                <w:ilvl w:val="0"/>
                <w:numId w:val="4"/>
              </w:numPr>
              <w:spacing w:before="90" w:after="54" w:line="240" w:lineRule="exact"/>
              <w:ind w:left="57" w:firstLine="0"/>
              <w:rPr>
                <w:rFonts w:ascii="Arial" w:hAnsi="Arial" w:cs="Arial"/>
              </w:rPr>
            </w:pPr>
          </w:p>
        </w:tc>
        <w:tc>
          <w:tcPr>
            <w:tcW w:w="7541" w:type="dxa"/>
          </w:tcPr>
          <w:p w:rsidR="008D4376" w:rsidRDefault="008D4376" w:rsidP="008D4376">
            <w:pPr>
              <w:tabs>
                <w:tab w:val="left" w:pos="142"/>
              </w:tabs>
              <w:spacing w:before="90" w:after="54"/>
              <w:ind w:left="142"/>
              <w:rPr>
                <w:rFonts w:ascii="Arial" w:hAnsi="Arial" w:cs="Arial"/>
                <w:iCs/>
              </w:rPr>
            </w:pPr>
            <w:r>
              <w:rPr>
                <w:rFonts w:ascii="Arial" w:hAnsi="Arial" w:cs="Arial"/>
                <w:iCs/>
              </w:rPr>
              <w:t>Een meting van de klanttevredenheid maakt éénmaal per jaar deel uit van de managementrapportage.</w:t>
            </w:r>
          </w:p>
        </w:tc>
      </w:tr>
      <w:tr w:rsidR="00553A06" w:rsidRPr="00E502C9" w:rsidTr="00124022">
        <w:tc>
          <w:tcPr>
            <w:tcW w:w="964" w:type="dxa"/>
            <w:shd w:val="clear" w:color="auto" w:fill="E6E6E6"/>
          </w:tcPr>
          <w:p w:rsidR="00553A06" w:rsidRPr="00E502C9" w:rsidRDefault="00553A06" w:rsidP="00124022">
            <w:pPr>
              <w:numPr>
                <w:ilvl w:val="0"/>
                <w:numId w:val="4"/>
              </w:numPr>
              <w:spacing w:before="90" w:after="54" w:line="240" w:lineRule="exact"/>
              <w:ind w:left="57" w:firstLine="0"/>
              <w:rPr>
                <w:rFonts w:ascii="Arial" w:hAnsi="Arial" w:cs="Arial"/>
              </w:rPr>
            </w:pPr>
            <w:bookmarkStart w:id="12" w:name="_Ref5963136"/>
          </w:p>
        </w:tc>
        <w:bookmarkEnd w:id="12"/>
        <w:tc>
          <w:tcPr>
            <w:tcW w:w="7541" w:type="dxa"/>
          </w:tcPr>
          <w:p w:rsidR="00553A06" w:rsidRDefault="008D4376" w:rsidP="008D4376">
            <w:pPr>
              <w:tabs>
                <w:tab w:val="left" w:pos="142"/>
              </w:tabs>
              <w:spacing w:before="90" w:after="54"/>
              <w:ind w:left="142"/>
              <w:rPr>
                <w:rFonts w:ascii="Arial" w:hAnsi="Arial" w:cs="Arial"/>
                <w:iCs/>
              </w:rPr>
            </w:pPr>
            <w:r w:rsidRPr="009F709B">
              <w:rPr>
                <w:rFonts w:ascii="Arial" w:hAnsi="Arial" w:cs="Arial"/>
                <w:iCs/>
              </w:rPr>
              <w:t>Opdrachtgever eist voor de automaten van het type A tenminste een cijfer 6 m.b.t. klanttevredenheid.  Geëist cijfer is een ‘</w:t>
            </w:r>
            <w:proofErr w:type="spellStart"/>
            <w:r w:rsidRPr="009F709B">
              <w:rPr>
                <w:rFonts w:ascii="Arial" w:hAnsi="Arial" w:cs="Arial"/>
                <w:iCs/>
              </w:rPr>
              <w:t>rapport’cijfer</w:t>
            </w:r>
            <w:proofErr w:type="spellEnd"/>
            <w:r w:rsidRPr="009F709B">
              <w:rPr>
                <w:rFonts w:ascii="Arial" w:hAnsi="Arial" w:cs="Arial"/>
                <w:iCs/>
              </w:rPr>
              <w:t xml:space="preserve"> op een schaal van 1 tot </w:t>
            </w:r>
            <w:r w:rsidR="00674F27" w:rsidRPr="009F709B">
              <w:rPr>
                <w:rFonts w:ascii="Arial" w:hAnsi="Arial" w:cs="Arial"/>
                <w:iCs/>
              </w:rPr>
              <w:t xml:space="preserve">en met </w:t>
            </w:r>
            <w:r w:rsidRPr="009F709B">
              <w:rPr>
                <w:rFonts w:ascii="Arial" w:hAnsi="Arial" w:cs="Arial"/>
                <w:iCs/>
              </w:rPr>
              <w:t>10.</w:t>
            </w:r>
          </w:p>
        </w:tc>
      </w:tr>
      <w:tr w:rsidR="008B0AF4" w:rsidRPr="005120E3" w:rsidTr="0047202D">
        <w:trPr>
          <w:trHeight w:val="397"/>
        </w:trPr>
        <w:tc>
          <w:tcPr>
            <w:tcW w:w="8505" w:type="dxa"/>
            <w:gridSpan w:val="2"/>
            <w:tcBorders>
              <w:top w:val="single" w:sz="8" w:space="0" w:color="C0C0C0"/>
            </w:tcBorders>
            <w:shd w:val="clear" w:color="auto" w:fill="E6E6E6"/>
            <w:vAlign w:val="center"/>
          </w:tcPr>
          <w:p w:rsidR="008B0AF4" w:rsidRPr="005120E3" w:rsidRDefault="008B0AF4" w:rsidP="0047202D">
            <w:pPr>
              <w:pStyle w:val="Default"/>
              <w:ind w:left="114" w:right="-28"/>
              <w:rPr>
                <w:rFonts w:ascii="Arial" w:hAnsi="Arial" w:cs="Arial"/>
                <w:b/>
                <w:bCs/>
                <w:sz w:val="20"/>
                <w:szCs w:val="20"/>
              </w:rPr>
            </w:pPr>
            <w:r w:rsidRPr="005120E3">
              <w:rPr>
                <w:rFonts w:ascii="Arial" w:hAnsi="Arial" w:cs="Arial"/>
                <w:b/>
                <w:bCs/>
                <w:sz w:val="20"/>
                <w:szCs w:val="20"/>
              </w:rPr>
              <w:t xml:space="preserve">Service en onderhoud </w:t>
            </w:r>
          </w:p>
        </w:tc>
      </w:tr>
      <w:tr w:rsidR="008B0AF4" w:rsidRPr="005120E3" w:rsidTr="0047202D">
        <w:tc>
          <w:tcPr>
            <w:tcW w:w="964" w:type="dxa"/>
            <w:tcBorders>
              <w:bottom w:val="single" w:sz="8" w:space="0" w:color="C0C0C0"/>
            </w:tcBorders>
            <w:shd w:val="clear" w:color="auto" w:fill="E6E6E6"/>
          </w:tcPr>
          <w:p w:rsidR="008B0AF4" w:rsidRPr="005120E3" w:rsidRDefault="008B0AF4"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8B0AF4" w:rsidRPr="008B0AF4" w:rsidRDefault="008B0AF4" w:rsidP="008B0AF4">
            <w:pPr>
              <w:tabs>
                <w:tab w:val="left" w:pos="142"/>
              </w:tabs>
              <w:spacing w:before="90" w:after="54"/>
              <w:ind w:left="142"/>
              <w:rPr>
                <w:rFonts w:ascii="Arial" w:hAnsi="Arial" w:cs="Arial"/>
                <w:iCs/>
              </w:rPr>
            </w:pPr>
            <w:r w:rsidRPr="008B0AF4">
              <w:rPr>
                <w:rFonts w:ascii="Arial" w:hAnsi="Arial" w:cs="Arial"/>
                <w:iCs/>
              </w:rPr>
              <w:t>Telefonische help-/servicedesk dient minimaal bereikbaar te zijn op werkdagen van 8.00 uur – 17.00 uur</w:t>
            </w:r>
          </w:p>
        </w:tc>
      </w:tr>
      <w:tr w:rsidR="008B0AF4" w:rsidRPr="005120E3" w:rsidTr="0047202D">
        <w:tc>
          <w:tcPr>
            <w:tcW w:w="964" w:type="dxa"/>
            <w:tcBorders>
              <w:bottom w:val="single" w:sz="8" w:space="0" w:color="C0C0C0"/>
            </w:tcBorders>
            <w:shd w:val="clear" w:color="auto" w:fill="E6E6E6"/>
          </w:tcPr>
          <w:p w:rsidR="008B0AF4" w:rsidRPr="005120E3" w:rsidRDefault="008B0AF4"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8B0AF4" w:rsidRPr="008B0AF4" w:rsidRDefault="008B0AF4" w:rsidP="008B0AF4">
            <w:pPr>
              <w:tabs>
                <w:tab w:val="left" w:pos="142"/>
              </w:tabs>
              <w:spacing w:before="90" w:after="54"/>
              <w:ind w:left="142"/>
              <w:rPr>
                <w:rFonts w:ascii="Arial" w:hAnsi="Arial" w:cs="Arial"/>
                <w:iCs/>
              </w:rPr>
            </w:pPr>
            <w:r w:rsidRPr="008B0AF4">
              <w:rPr>
                <w:rFonts w:ascii="Arial" w:hAnsi="Arial" w:cs="Arial"/>
                <w:iCs/>
              </w:rPr>
              <w:t>Storingen kunnen 24 uur per dag gemeld worden.</w:t>
            </w:r>
          </w:p>
        </w:tc>
      </w:tr>
      <w:tr w:rsidR="008B0AF4" w:rsidRPr="005120E3" w:rsidTr="0047202D">
        <w:tc>
          <w:tcPr>
            <w:tcW w:w="964" w:type="dxa"/>
            <w:tcBorders>
              <w:bottom w:val="single" w:sz="8" w:space="0" w:color="C0C0C0"/>
            </w:tcBorders>
            <w:shd w:val="clear" w:color="auto" w:fill="E6E6E6"/>
          </w:tcPr>
          <w:p w:rsidR="008B0AF4" w:rsidRPr="005120E3" w:rsidRDefault="008B0AF4"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8B0AF4" w:rsidRPr="008B0AF4" w:rsidRDefault="008B0AF4" w:rsidP="008B0AF4">
            <w:pPr>
              <w:tabs>
                <w:tab w:val="left" w:pos="142"/>
              </w:tabs>
              <w:spacing w:before="90" w:after="54"/>
              <w:ind w:left="142"/>
              <w:rPr>
                <w:rFonts w:ascii="Arial" w:hAnsi="Arial" w:cs="Arial"/>
                <w:iCs/>
              </w:rPr>
            </w:pPr>
            <w:r w:rsidRPr="008B0AF4">
              <w:rPr>
                <w:rFonts w:ascii="Arial" w:hAnsi="Arial" w:cs="Arial"/>
                <w:iCs/>
              </w:rPr>
              <w:t>Eerstelijns storingen dienen binnen 24 uur opgelost te worden door opdrachtnemer.</w:t>
            </w:r>
          </w:p>
        </w:tc>
      </w:tr>
      <w:tr w:rsidR="008B0AF4" w:rsidRPr="005120E3" w:rsidTr="0047202D">
        <w:tc>
          <w:tcPr>
            <w:tcW w:w="964" w:type="dxa"/>
            <w:tcBorders>
              <w:bottom w:val="single" w:sz="8" w:space="0" w:color="C0C0C0"/>
            </w:tcBorders>
            <w:shd w:val="clear" w:color="auto" w:fill="E6E6E6"/>
          </w:tcPr>
          <w:p w:rsidR="008B0AF4" w:rsidRDefault="008B0AF4"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8B0AF4" w:rsidRPr="008B0AF4" w:rsidRDefault="008B0AF4" w:rsidP="008B0AF4">
            <w:pPr>
              <w:tabs>
                <w:tab w:val="left" w:pos="142"/>
              </w:tabs>
              <w:spacing w:before="90" w:after="54"/>
              <w:ind w:left="142"/>
              <w:rPr>
                <w:rFonts w:ascii="Arial" w:hAnsi="Arial" w:cs="Arial"/>
                <w:iCs/>
              </w:rPr>
            </w:pPr>
            <w:r w:rsidRPr="008B0AF4">
              <w:rPr>
                <w:rFonts w:ascii="Arial" w:hAnsi="Arial" w:cs="Arial"/>
                <w:iCs/>
              </w:rPr>
              <w:t>Tweedelijns storingen dienen binnen 72 uur, na de eerste melding</w:t>
            </w:r>
            <w:r w:rsidR="00835518">
              <w:rPr>
                <w:rFonts w:ascii="Arial" w:hAnsi="Arial" w:cs="Arial"/>
                <w:iCs/>
              </w:rPr>
              <w:t xml:space="preserve"> van de storing</w:t>
            </w:r>
            <w:r w:rsidRPr="008B0AF4">
              <w:rPr>
                <w:rFonts w:ascii="Arial" w:hAnsi="Arial" w:cs="Arial"/>
                <w:iCs/>
              </w:rPr>
              <w:t>, opgelost te worden.</w:t>
            </w:r>
          </w:p>
        </w:tc>
      </w:tr>
      <w:tr w:rsidR="008B0AF4" w:rsidRPr="005120E3" w:rsidTr="0047202D">
        <w:tc>
          <w:tcPr>
            <w:tcW w:w="964" w:type="dxa"/>
            <w:tcBorders>
              <w:bottom w:val="single" w:sz="8" w:space="0" w:color="C0C0C0"/>
            </w:tcBorders>
            <w:shd w:val="clear" w:color="auto" w:fill="E6E6E6"/>
          </w:tcPr>
          <w:p w:rsidR="008B0AF4" w:rsidRDefault="008B0AF4"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8B0AF4" w:rsidRPr="008B0AF4" w:rsidRDefault="0047202D" w:rsidP="00E81C2A">
            <w:pPr>
              <w:tabs>
                <w:tab w:val="left" w:pos="142"/>
              </w:tabs>
              <w:spacing w:before="90" w:after="54"/>
              <w:ind w:left="142"/>
              <w:rPr>
                <w:rFonts w:ascii="Arial" w:hAnsi="Arial" w:cs="Arial"/>
                <w:iCs/>
              </w:rPr>
            </w:pPr>
            <w:r>
              <w:rPr>
                <w:rFonts w:ascii="Arial" w:hAnsi="Arial" w:cs="Arial"/>
                <w:iCs/>
              </w:rPr>
              <w:t xml:space="preserve">Opdrachtnemer stemt er mee in dat </w:t>
            </w:r>
            <w:r w:rsidR="00E81C2A" w:rsidRPr="00FE4307">
              <w:rPr>
                <w:rFonts w:ascii="Arial" w:hAnsi="Arial" w:cs="Arial"/>
                <w:iCs/>
              </w:rPr>
              <w:t>bijvullen en schoonmaken</w:t>
            </w:r>
            <w:r w:rsidR="00E81C2A">
              <w:rPr>
                <w:rFonts w:ascii="Arial" w:hAnsi="Arial" w:cs="Arial"/>
                <w:iCs/>
              </w:rPr>
              <w:t xml:space="preserve"> van de automaten</w:t>
            </w:r>
            <w:r w:rsidR="008B0AF4" w:rsidRPr="008B0AF4">
              <w:rPr>
                <w:rFonts w:ascii="Arial" w:hAnsi="Arial" w:cs="Arial"/>
                <w:iCs/>
              </w:rPr>
              <w:t xml:space="preserve"> wordt</w:t>
            </w:r>
            <w:r>
              <w:rPr>
                <w:rFonts w:ascii="Arial" w:hAnsi="Arial" w:cs="Arial"/>
                <w:iCs/>
              </w:rPr>
              <w:t xml:space="preserve"> uitgevoerd</w:t>
            </w:r>
            <w:r w:rsidR="008B0AF4" w:rsidRPr="008B0AF4">
              <w:rPr>
                <w:rFonts w:ascii="Arial" w:hAnsi="Arial" w:cs="Arial"/>
                <w:iCs/>
              </w:rPr>
              <w:t xml:space="preserve"> door een</w:t>
            </w:r>
            <w:r w:rsidR="009B615B" w:rsidRPr="009B615B">
              <w:rPr>
                <w:rFonts w:ascii="Arial" w:hAnsi="Arial" w:cs="Arial"/>
                <w:iCs/>
                <w:color w:val="00B0F0"/>
              </w:rPr>
              <w:t xml:space="preserve"> </w:t>
            </w:r>
            <w:r w:rsidR="009B615B" w:rsidRPr="000846D5">
              <w:rPr>
                <w:rFonts w:ascii="Arial" w:hAnsi="Arial" w:cs="Arial"/>
                <w:iCs/>
              </w:rPr>
              <w:t>of meerdere</w:t>
            </w:r>
            <w:r w:rsidR="008B0AF4" w:rsidRPr="000846D5">
              <w:rPr>
                <w:rFonts w:ascii="Arial" w:hAnsi="Arial" w:cs="Arial"/>
                <w:iCs/>
              </w:rPr>
              <w:t xml:space="preserve"> medewerker</w:t>
            </w:r>
            <w:r w:rsidR="008E2F82" w:rsidRPr="000846D5">
              <w:rPr>
                <w:rFonts w:ascii="Arial" w:hAnsi="Arial" w:cs="Arial"/>
                <w:iCs/>
              </w:rPr>
              <w:t>s</w:t>
            </w:r>
            <w:r w:rsidR="008B0AF4" w:rsidRPr="000846D5">
              <w:rPr>
                <w:rFonts w:ascii="Arial" w:hAnsi="Arial" w:cs="Arial"/>
                <w:iCs/>
              </w:rPr>
              <w:t xml:space="preserve"> </w:t>
            </w:r>
            <w:r w:rsidR="008B0AF4" w:rsidRPr="008B0AF4">
              <w:rPr>
                <w:rFonts w:ascii="Arial" w:hAnsi="Arial" w:cs="Arial"/>
                <w:iCs/>
              </w:rPr>
              <w:t xml:space="preserve">van </w:t>
            </w:r>
            <w:r>
              <w:rPr>
                <w:rFonts w:ascii="Arial" w:hAnsi="Arial" w:cs="Arial"/>
                <w:iCs/>
              </w:rPr>
              <w:t>opdrachtgever.</w:t>
            </w:r>
          </w:p>
        </w:tc>
      </w:tr>
      <w:tr w:rsidR="008B0AF4" w:rsidRPr="005120E3" w:rsidTr="0047202D">
        <w:tc>
          <w:tcPr>
            <w:tcW w:w="964" w:type="dxa"/>
            <w:tcBorders>
              <w:bottom w:val="single" w:sz="8" w:space="0" w:color="C0C0C0"/>
            </w:tcBorders>
            <w:shd w:val="clear" w:color="auto" w:fill="E6E6E6"/>
          </w:tcPr>
          <w:p w:rsidR="008B0AF4" w:rsidRDefault="008B0AF4"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8B0AF4" w:rsidRPr="008B0AF4" w:rsidRDefault="0047202D" w:rsidP="0047202D">
            <w:pPr>
              <w:tabs>
                <w:tab w:val="left" w:pos="142"/>
              </w:tabs>
              <w:spacing w:before="90" w:after="54"/>
              <w:ind w:left="142"/>
              <w:rPr>
                <w:rFonts w:ascii="Arial" w:hAnsi="Arial" w:cs="Arial"/>
                <w:iCs/>
              </w:rPr>
            </w:pPr>
            <w:r w:rsidRPr="008B0AF4">
              <w:rPr>
                <w:rFonts w:ascii="Arial" w:hAnsi="Arial" w:cs="Arial"/>
                <w:iCs/>
              </w:rPr>
              <w:t xml:space="preserve">Opdrachtnemer zorgt voor een gedegen instructie aan de </w:t>
            </w:r>
            <w:r>
              <w:rPr>
                <w:rFonts w:ascii="Arial" w:hAnsi="Arial" w:cs="Arial"/>
                <w:iCs/>
              </w:rPr>
              <w:t xml:space="preserve">in de vorige eis bedoelde </w:t>
            </w:r>
            <w:r w:rsidRPr="008B0AF4">
              <w:rPr>
                <w:rFonts w:ascii="Arial" w:hAnsi="Arial" w:cs="Arial"/>
                <w:iCs/>
              </w:rPr>
              <w:t>medewerkers van opdrachtgever.</w:t>
            </w:r>
          </w:p>
        </w:tc>
      </w:tr>
      <w:tr w:rsidR="008B0AF4" w:rsidRPr="005120E3" w:rsidTr="0047202D">
        <w:tc>
          <w:tcPr>
            <w:tcW w:w="964" w:type="dxa"/>
            <w:tcBorders>
              <w:bottom w:val="single" w:sz="8" w:space="0" w:color="C0C0C0"/>
            </w:tcBorders>
            <w:shd w:val="clear" w:color="auto" w:fill="E6E6E6"/>
          </w:tcPr>
          <w:p w:rsidR="008B0AF4" w:rsidRPr="005120E3" w:rsidRDefault="008B0AF4" w:rsidP="0047202D">
            <w:pPr>
              <w:numPr>
                <w:ilvl w:val="0"/>
                <w:numId w:val="4"/>
              </w:numPr>
              <w:spacing w:before="90" w:after="54" w:line="240" w:lineRule="exact"/>
              <w:ind w:left="57" w:firstLine="0"/>
              <w:rPr>
                <w:rFonts w:ascii="Arial" w:hAnsi="Arial" w:cs="Arial"/>
              </w:rPr>
            </w:pPr>
            <w:bookmarkStart w:id="13" w:name="_Ref5797843"/>
          </w:p>
        </w:tc>
        <w:bookmarkEnd w:id="13"/>
        <w:tc>
          <w:tcPr>
            <w:tcW w:w="7541" w:type="dxa"/>
            <w:tcBorders>
              <w:bottom w:val="single" w:sz="8" w:space="0" w:color="C0C0C0"/>
            </w:tcBorders>
          </w:tcPr>
          <w:p w:rsidR="008B0AF4" w:rsidRPr="008B0AF4" w:rsidRDefault="0057422C" w:rsidP="00124A19">
            <w:pPr>
              <w:tabs>
                <w:tab w:val="left" w:pos="142"/>
              </w:tabs>
              <w:spacing w:before="90" w:after="54"/>
              <w:ind w:left="142"/>
              <w:rPr>
                <w:rFonts w:ascii="Arial" w:hAnsi="Arial" w:cs="Arial"/>
                <w:iCs/>
              </w:rPr>
            </w:pPr>
            <w:r>
              <w:rPr>
                <w:rFonts w:ascii="Arial" w:hAnsi="Arial" w:cs="Arial"/>
                <w:iCs/>
              </w:rPr>
              <w:t>De k</w:t>
            </w:r>
            <w:r w:rsidR="008B0AF4" w:rsidRPr="008B0AF4">
              <w:rPr>
                <w:rFonts w:ascii="Arial" w:hAnsi="Arial" w:cs="Arial"/>
                <w:iCs/>
              </w:rPr>
              <w:t xml:space="preserve">osten </w:t>
            </w:r>
            <w:r>
              <w:rPr>
                <w:rFonts w:ascii="Arial" w:hAnsi="Arial" w:cs="Arial"/>
                <w:iCs/>
              </w:rPr>
              <w:t xml:space="preserve">van de benodigde </w:t>
            </w:r>
            <w:r w:rsidR="008B0AF4" w:rsidRPr="008B0AF4">
              <w:rPr>
                <w:rFonts w:ascii="Arial" w:hAnsi="Arial" w:cs="Arial"/>
                <w:iCs/>
              </w:rPr>
              <w:t>service</w:t>
            </w:r>
            <w:r>
              <w:rPr>
                <w:rFonts w:ascii="Arial" w:hAnsi="Arial" w:cs="Arial"/>
                <w:iCs/>
              </w:rPr>
              <w:t xml:space="preserve"> en onderhoud door opdrachtnemer (</w:t>
            </w:r>
            <w:r w:rsidR="008B0AF4" w:rsidRPr="008B0AF4">
              <w:rPr>
                <w:rFonts w:ascii="Arial" w:hAnsi="Arial" w:cs="Arial"/>
                <w:iCs/>
              </w:rPr>
              <w:t>denk aan: waterfilter, voorrijkosten, onderdelen</w:t>
            </w:r>
            <w:r>
              <w:rPr>
                <w:rFonts w:ascii="Arial" w:hAnsi="Arial" w:cs="Arial"/>
                <w:iCs/>
              </w:rPr>
              <w:t xml:space="preserve">) zijn </w:t>
            </w:r>
            <w:proofErr w:type="spellStart"/>
            <w:r>
              <w:rPr>
                <w:rFonts w:ascii="Arial" w:hAnsi="Arial" w:cs="Arial"/>
                <w:iCs/>
              </w:rPr>
              <w:t>all-inclusive</w:t>
            </w:r>
            <w:proofErr w:type="spellEnd"/>
            <w:r>
              <w:rPr>
                <w:rFonts w:ascii="Arial" w:hAnsi="Arial" w:cs="Arial"/>
                <w:iCs/>
              </w:rPr>
              <w:t>, d.w.z. zijn meegenomen in de tarieven zoals aangeboden op het inschrijvingsbiljet.</w:t>
            </w:r>
          </w:p>
        </w:tc>
      </w:tr>
      <w:tr w:rsidR="0057422C" w:rsidRPr="005120E3" w:rsidTr="003C525E">
        <w:tc>
          <w:tcPr>
            <w:tcW w:w="964" w:type="dxa"/>
            <w:tcBorders>
              <w:bottom w:val="single" w:sz="8" w:space="0" w:color="C0C0C0"/>
            </w:tcBorders>
            <w:shd w:val="clear" w:color="auto" w:fill="E6E6E6"/>
          </w:tcPr>
          <w:p w:rsidR="0057422C" w:rsidRPr="005120E3" w:rsidRDefault="0057422C" w:rsidP="003C525E">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57422C" w:rsidRPr="008B0AF4" w:rsidRDefault="0057422C" w:rsidP="00B2512D">
            <w:pPr>
              <w:tabs>
                <w:tab w:val="left" w:pos="142"/>
              </w:tabs>
              <w:spacing w:before="90" w:after="54"/>
              <w:ind w:left="142"/>
              <w:rPr>
                <w:rFonts w:ascii="Arial" w:hAnsi="Arial" w:cs="Arial"/>
                <w:iCs/>
              </w:rPr>
            </w:pPr>
            <w:r>
              <w:rPr>
                <w:rFonts w:ascii="Arial" w:hAnsi="Arial" w:cs="Arial"/>
                <w:iCs/>
              </w:rPr>
              <w:t xml:space="preserve">Uitzondering op eis </w:t>
            </w:r>
            <w:r w:rsidR="00B2512D">
              <w:rPr>
                <w:rFonts w:ascii="Arial" w:hAnsi="Arial" w:cs="Arial"/>
                <w:iCs/>
              </w:rPr>
              <w:fldChar w:fldCharType="begin"/>
            </w:r>
            <w:r w:rsidR="00B2512D">
              <w:rPr>
                <w:rFonts w:ascii="Arial" w:hAnsi="Arial" w:cs="Arial"/>
                <w:iCs/>
              </w:rPr>
              <w:instrText xml:space="preserve"> REF _Ref5797843 \r \h </w:instrText>
            </w:r>
            <w:r w:rsidR="00B2512D">
              <w:rPr>
                <w:rFonts w:ascii="Arial" w:hAnsi="Arial" w:cs="Arial"/>
                <w:iCs/>
              </w:rPr>
            </w:r>
            <w:r w:rsidR="00B2512D">
              <w:rPr>
                <w:rFonts w:ascii="Arial" w:hAnsi="Arial" w:cs="Arial"/>
                <w:iCs/>
              </w:rPr>
              <w:fldChar w:fldCharType="separate"/>
            </w:r>
            <w:r w:rsidR="00860AAD">
              <w:rPr>
                <w:rFonts w:ascii="Arial" w:hAnsi="Arial" w:cs="Arial"/>
                <w:iCs/>
              </w:rPr>
              <w:t>45</w:t>
            </w:r>
            <w:r w:rsidR="00B2512D">
              <w:rPr>
                <w:rFonts w:ascii="Arial" w:hAnsi="Arial" w:cs="Arial"/>
                <w:iCs/>
              </w:rPr>
              <w:fldChar w:fldCharType="end"/>
            </w:r>
            <w:r>
              <w:rPr>
                <w:rFonts w:ascii="Arial" w:hAnsi="Arial" w:cs="Arial"/>
                <w:iCs/>
              </w:rPr>
              <w:t xml:space="preserve"> is curatief onderhoud als gevolg van storing of beschadiging door opzet of grove nalatigheid van een gebruiker van de automaat.</w:t>
            </w:r>
          </w:p>
        </w:tc>
      </w:tr>
      <w:tr w:rsidR="00124022" w:rsidRPr="00E502C9" w:rsidTr="00124022">
        <w:trPr>
          <w:trHeight w:val="397"/>
        </w:trPr>
        <w:tc>
          <w:tcPr>
            <w:tcW w:w="8505" w:type="dxa"/>
            <w:gridSpan w:val="2"/>
            <w:tcBorders>
              <w:top w:val="single" w:sz="8" w:space="0" w:color="C0C0C0"/>
            </w:tcBorders>
            <w:shd w:val="clear" w:color="auto" w:fill="E6E6E6"/>
            <w:vAlign w:val="center"/>
          </w:tcPr>
          <w:p w:rsidR="00124022" w:rsidRPr="00E502C9" w:rsidRDefault="00124022" w:rsidP="00124022">
            <w:pPr>
              <w:pStyle w:val="Default"/>
              <w:ind w:left="114" w:right="-28"/>
              <w:rPr>
                <w:rFonts w:ascii="Arial" w:hAnsi="Arial" w:cs="Arial"/>
                <w:b/>
                <w:bCs/>
                <w:sz w:val="20"/>
                <w:szCs w:val="20"/>
              </w:rPr>
            </w:pPr>
            <w:r>
              <w:rPr>
                <w:rFonts w:ascii="Arial" w:hAnsi="Arial" w:cs="Arial"/>
                <w:b/>
                <w:bCs/>
                <w:sz w:val="20"/>
                <w:szCs w:val="20"/>
              </w:rPr>
              <w:t>Garantie</w:t>
            </w:r>
          </w:p>
        </w:tc>
      </w:tr>
      <w:tr w:rsidR="0047202D" w:rsidRPr="00124022" w:rsidTr="0047202D">
        <w:tc>
          <w:tcPr>
            <w:tcW w:w="964" w:type="dxa"/>
            <w:tcBorders>
              <w:bottom w:val="single" w:sz="8" w:space="0" w:color="C0C0C0"/>
            </w:tcBorders>
            <w:shd w:val="clear" w:color="auto" w:fill="E6E6E6"/>
          </w:tcPr>
          <w:p w:rsidR="0047202D" w:rsidRPr="00553A06" w:rsidRDefault="0047202D"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47202D" w:rsidRPr="00124022" w:rsidRDefault="0047202D" w:rsidP="0047202D">
            <w:pPr>
              <w:tabs>
                <w:tab w:val="left" w:pos="142"/>
              </w:tabs>
              <w:spacing w:before="90" w:after="54"/>
              <w:ind w:left="142"/>
              <w:rPr>
                <w:rFonts w:ascii="Arial" w:hAnsi="Arial" w:cs="Arial"/>
                <w:iCs/>
              </w:rPr>
            </w:pPr>
            <w:r w:rsidRPr="008B0AF4">
              <w:rPr>
                <w:rFonts w:ascii="Arial" w:hAnsi="Arial" w:cs="Arial"/>
                <w:iCs/>
              </w:rPr>
              <w:t xml:space="preserve">Leverancier garandeert  een goed werkend automatenpark gedurende de volledige looptijd van het contract. </w:t>
            </w:r>
          </w:p>
        </w:tc>
      </w:tr>
      <w:tr w:rsidR="00D807B9" w:rsidRPr="00072E42" w:rsidTr="001A51C7">
        <w:tc>
          <w:tcPr>
            <w:tcW w:w="964" w:type="dxa"/>
            <w:tcBorders>
              <w:bottom w:val="single" w:sz="8" w:space="0" w:color="C0C0C0"/>
            </w:tcBorders>
            <w:shd w:val="clear" w:color="auto" w:fill="E6E6E6"/>
          </w:tcPr>
          <w:p w:rsidR="00D807B9" w:rsidRPr="00553A06" w:rsidRDefault="00D807B9" w:rsidP="001A51C7">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807B9" w:rsidRPr="00072E42" w:rsidRDefault="0047432C" w:rsidP="0047202D">
            <w:pPr>
              <w:tabs>
                <w:tab w:val="left" w:pos="142"/>
              </w:tabs>
              <w:spacing w:before="90" w:after="54"/>
              <w:ind w:left="142"/>
              <w:rPr>
                <w:rFonts w:ascii="Arial" w:hAnsi="Arial" w:cs="Arial"/>
                <w:iCs/>
                <w:highlight w:val="yellow"/>
              </w:rPr>
            </w:pPr>
            <w:r>
              <w:rPr>
                <w:rFonts w:ascii="Arial" w:hAnsi="Arial" w:cs="Arial"/>
                <w:iCs/>
              </w:rPr>
              <w:t>Opdrachtnemer garandeert dat een automaat minimaal 95% van de tijd op werkdagen tusse</w:t>
            </w:r>
            <w:r w:rsidRPr="00B2512D">
              <w:rPr>
                <w:rFonts w:ascii="Arial" w:hAnsi="Arial" w:cs="Arial"/>
                <w:iCs/>
              </w:rPr>
              <w:t xml:space="preserve">n 7.30 uur – 17.30 uur </w:t>
            </w:r>
            <w:r w:rsidR="0047202D">
              <w:rPr>
                <w:rFonts w:ascii="Arial" w:hAnsi="Arial" w:cs="Arial"/>
                <w:iCs/>
              </w:rPr>
              <w:t xml:space="preserve"> normaal functioneert.</w:t>
            </w:r>
          </w:p>
        </w:tc>
      </w:tr>
      <w:tr w:rsidR="00D807B9" w:rsidRPr="00124022" w:rsidTr="0045202F">
        <w:tc>
          <w:tcPr>
            <w:tcW w:w="964" w:type="dxa"/>
            <w:tcBorders>
              <w:bottom w:val="single" w:sz="8" w:space="0" w:color="C0C0C0"/>
            </w:tcBorders>
            <w:shd w:val="clear" w:color="auto" w:fill="E6E6E6"/>
          </w:tcPr>
          <w:p w:rsidR="00D807B9" w:rsidRPr="00553A06" w:rsidRDefault="00D807B9" w:rsidP="0045202F">
            <w:pPr>
              <w:numPr>
                <w:ilvl w:val="0"/>
                <w:numId w:val="4"/>
              </w:numPr>
              <w:spacing w:before="90" w:after="54" w:line="240" w:lineRule="exact"/>
              <w:ind w:left="57" w:firstLine="0"/>
              <w:rPr>
                <w:rFonts w:ascii="Arial" w:hAnsi="Arial" w:cs="Arial"/>
              </w:rPr>
            </w:pPr>
            <w:bookmarkStart w:id="14" w:name="_Ref463354328"/>
          </w:p>
        </w:tc>
        <w:bookmarkEnd w:id="14"/>
        <w:tc>
          <w:tcPr>
            <w:tcW w:w="7541" w:type="dxa"/>
            <w:tcBorders>
              <w:bottom w:val="single" w:sz="8" w:space="0" w:color="C0C0C0"/>
            </w:tcBorders>
          </w:tcPr>
          <w:p w:rsidR="00D807B9" w:rsidRPr="00124022" w:rsidRDefault="0047202D" w:rsidP="004F6FD6">
            <w:pPr>
              <w:tabs>
                <w:tab w:val="left" w:pos="142"/>
              </w:tabs>
              <w:spacing w:before="90" w:after="54"/>
              <w:ind w:left="142"/>
              <w:rPr>
                <w:rFonts w:ascii="Arial" w:hAnsi="Arial" w:cs="Arial"/>
                <w:iCs/>
              </w:rPr>
            </w:pPr>
            <w:r w:rsidRPr="008B0AF4">
              <w:rPr>
                <w:rFonts w:ascii="Arial" w:hAnsi="Arial" w:cs="Arial"/>
                <w:iCs/>
              </w:rPr>
              <w:t xml:space="preserve">Wanneer een automaat niet meer </w:t>
            </w:r>
            <w:r w:rsidR="004F6FD6">
              <w:rPr>
                <w:rFonts w:ascii="Arial" w:hAnsi="Arial" w:cs="Arial"/>
                <w:iCs/>
              </w:rPr>
              <w:t>voldoet aan de eisen</w:t>
            </w:r>
            <w:r w:rsidRPr="008B0AF4">
              <w:rPr>
                <w:rFonts w:ascii="Arial" w:hAnsi="Arial" w:cs="Arial"/>
                <w:iCs/>
              </w:rPr>
              <w:t>, zorgt opdrachtnemer kosteloos voor een vervangende automaat van dezelfde kwaliteit/specificaties.</w:t>
            </w:r>
          </w:p>
        </w:tc>
      </w:tr>
      <w:tr w:rsidR="00D807B9" w:rsidRPr="00072E42" w:rsidTr="00D807B9">
        <w:trPr>
          <w:trHeight w:val="397"/>
        </w:trPr>
        <w:tc>
          <w:tcPr>
            <w:tcW w:w="8505" w:type="dxa"/>
            <w:gridSpan w:val="2"/>
            <w:tcBorders>
              <w:top w:val="single" w:sz="8" w:space="0" w:color="C0C0C0"/>
            </w:tcBorders>
            <w:shd w:val="clear" w:color="auto" w:fill="E6E6E6"/>
            <w:vAlign w:val="center"/>
          </w:tcPr>
          <w:p w:rsidR="00D807B9" w:rsidRPr="007779D9" w:rsidRDefault="00124022" w:rsidP="00D807B9">
            <w:pPr>
              <w:pStyle w:val="Default"/>
              <w:ind w:left="114" w:right="-28"/>
              <w:rPr>
                <w:rFonts w:ascii="Arial" w:hAnsi="Arial" w:cs="Arial"/>
                <w:b/>
                <w:bCs/>
                <w:sz w:val="20"/>
                <w:szCs w:val="20"/>
              </w:rPr>
            </w:pPr>
            <w:r w:rsidRPr="007779D9">
              <w:rPr>
                <w:rFonts w:ascii="Arial" w:hAnsi="Arial" w:cs="Arial"/>
                <w:b/>
                <w:bCs/>
                <w:sz w:val="20"/>
                <w:szCs w:val="20"/>
              </w:rPr>
              <w:t>Overig</w:t>
            </w:r>
          </w:p>
        </w:tc>
      </w:tr>
      <w:tr w:rsidR="00E27163" w:rsidRPr="00072E42" w:rsidTr="00D807B9">
        <w:tc>
          <w:tcPr>
            <w:tcW w:w="964" w:type="dxa"/>
            <w:shd w:val="clear" w:color="auto" w:fill="E6E6E6"/>
          </w:tcPr>
          <w:p w:rsidR="00E27163" w:rsidRPr="007779D9" w:rsidRDefault="00E27163" w:rsidP="00D807B9">
            <w:pPr>
              <w:numPr>
                <w:ilvl w:val="0"/>
                <w:numId w:val="4"/>
              </w:numPr>
              <w:spacing w:before="90" w:after="54" w:line="240" w:lineRule="exact"/>
              <w:ind w:left="57" w:firstLine="0"/>
              <w:rPr>
                <w:rFonts w:ascii="Arial" w:hAnsi="Arial" w:cs="Arial"/>
              </w:rPr>
            </w:pPr>
            <w:bookmarkStart w:id="15" w:name="_Ref5794125"/>
          </w:p>
        </w:tc>
        <w:bookmarkEnd w:id="15"/>
        <w:tc>
          <w:tcPr>
            <w:tcW w:w="7541" w:type="dxa"/>
          </w:tcPr>
          <w:p w:rsidR="00E27163" w:rsidRPr="007779D9" w:rsidRDefault="00124022" w:rsidP="00124022">
            <w:pPr>
              <w:tabs>
                <w:tab w:val="left" w:pos="142"/>
              </w:tabs>
              <w:spacing w:before="90" w:after="54"/>
              <w:ind w:left="142"/>
              <w:rPr>
                <w:rFonts w:ascii="Arial" w:hAnsi="Arial" w:cs="Arial"/>
                <w:iCs/>
              </w:rPr>
            </w:pPr>
            <w:r w:rsidRPr="007779D9">
              <w:rPr>
                <w:rFonts w:ascii="Arial" w:hAnsi="Arial" w:cs="Arial"/>
                <w:iCs/>
              </w:rPr>
              <w:t>De inschrijver levert bij zi</w:t>
            </w:r>
            <w:r w:rsidR="00124A19">
              <w:rPr>
                <w:rFonts w:ascii="Arial" w:hAnsi="Arial" w:cs="Arial"/>
                <w:iCs/>
              </w:rPr>
              <w:t>j</w:t>
            </w:r>
            <w:r w:rsidRPr="007779D9">
              <w:rPr>
                <w:rFonts w:ascii="Arial" w:hAnsi="Arial" w:cs="Arial"/>
                <w:iCs/>
              </w:rPr>
              <w:t xml:space="preserve">n inschrijving een </w:t>
            </w:r>
            <w:r w:rsidRPr="001D7F48">
              <w:rPr>
                <w:rFonts w:ascii="Arial" w:hAnsi="Arial" w:cs="Arial"/>
                <w:b/>
                <w:iCs/>
              </w:rPr>
              <w:t>implementatieplan</w:t>
            </w:r>
            <w:r w:rsidR="007707C2">
              <w:rPr>
                <w:rFonts w:ascii="Arial" w:hAnsi="Arial" w:cs="Arial"/>
                <w:iCs/>
              </w:rPr>
              <w:t xml:space="preserve"> van maximaal 4</w:t>
            </w:r>
            <w:r w:rsidRPr="007779D9">
              <w:rPr>
                <w:rFonts w:ascii="Arial" w:hAnsi="Arial" w:cs="Arial"/>
                <w:iCs/>
              </w:rPr>
              <w:t xml:space="preserve"> pagina’s (</w:t>
            </w:r>
            <w:r w:rsidR="007779D9">
              <w:rPr>
                <w:rFonts w:ascii="Arial" w:hAnsi="Arial" w:cs="Arial"/>
                <w:iCs/>
              </w:rPr>
              <w:t>pagina</w:t>
            </w:r>
            <w:r w:rsidRPr="007779D9">
              <w:rPr>
                <w:rFonts w:ascii="Arial" w:hAnsi="Arial" w:cs="Arial"/>
                <w:iCs/>
              </w:rPr>
              <w:t xml:space="preserve">grootte A4, marges rondom ≥ 2cm, lettertype ≥ 10 </w:t>
            </w:r>
            <w:proofErr w:type="spellStart"/>
            <w:r w:rsidRPr="007779D9">
              <w:rPr>
                <w:rFonts w:ascii="Arial" w:hAnsi="Arial" w:cs="Arial"/>
                <w:iCs/>
              </w:rPr>
              <w:t>pt</w:t>
            </w:r>
            <w:proofErr w:type="spellEnd"/>
            <w:r w:rsidRPr="007779D9">
              <w:rPr>
                <w:rFonts w:ascii="Arial" w:hAnsi="Arial" w:cs="Arial"/>
                <w:iCs/>
              </w:rPr>
              <w:t>) aan.</w:t>
            </w:r>
          </w:p>
          <w:p w:rsidR="00124022" w:rsidRPr="007779D9" w:rsidRDefault="00124022" w:rsidP="00124022">
            <w:pPr>
              <w:tabs>
                <w:tab w:val="left" w:pos="142"/>
              </w:tabs>
              <w:spacing w:before="90" w:after="54"/>
              <w:ind w:left="142"/>
              <w:rPr>
                <w:rFonts w:ascii="Arial" w:hAnsi="Arial" w:cs="Arial"/>
                <w:iCs/>
              </w:rPr>
            </w:pPr>
            <w:r w:rsidRPr="007779D9">
              <w:rPr>
                <w:rFonts w:ascii="Arial" w:hAnsi="Arial" w:cs="Arial"/>
                <w:iCs/>
              </w:rPr>
              <w:t>(zie ook de wensen)</w:t>
            </w:r>
          </w:p>
        </w:tc>
      </w:tr>
      <w:tr w:rsidR="00156031" w:rsidRPr="00E502C9" w:rsidTr="00B27FBB">
        <w:tc>
          <w:tcPr>
            <w:tcW w:w="964" w:type="dxa"/>
            <w:tcBorders>
              <w:bottom w:val="single" w:sz="8" w:space="0" w:color="C0C0C0"/>
            </w:tcBorders>
            <w:shd w:val="clear" w:color="auto" w:fill="E6E6E6"/>
          </w:tcPr>
          <w:p w:rsidR="00156031" w:rsidRPr="005120E3" w:rsidRDefault="00156031" w:rsidP="00B27FBB">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156031" w:rsidRPr="00097B1A" w:rsidRDefault="00B27FBB" w:rsidP="00097B1A">
            <w:pPr>
              <w:tabs>
                <w:tab w:val="left" w:pos="142"/>
              </w:tabs>
              <w:spacing w:before="90" w:after="54"/>
              <w:ind w:left="142"/>
              <w:rPr>
                <w:rFonts w:ascii="Arial" w:hAnsi="Arial" w:cs="Arial"/>
                <w:iCs/>
                <w:highlight w:val="green"/>
              </w:rPr>
            </w:pPr>
            <w:r w:rsidRPr="009F709B">
              <w:rPr>
                <w:rFonts w:ascii="Arial" w:hAnsi="Arial" w:cs="Arial"/>
                <w:iCs/>
              </w:rPr>
              <w:t xml:space="preserve">Alle medewerkers </w:t>
            </w:r>
            <w:r w:rsidR="00097B1A" w:rsidRPr="009F709B">
              <w:rPr>
                <w:rFonts w:ascii="Arial" w:hAnsi="Arial" w:cs="Arial"/>
                <w:iCs/>
              </w:rPr>
              <w:t>dienen</w:t>
            </w:r>
            <w:r w:rsidRPr="009F709B">
              <w:rPr>
                <w:rFonts w:ascii="Arial" w:hAnsi="Arial" w:cs="Arial"/>
                <w:iCs/>
              </w:rPr>
              <w:t xml:space="preserve"> de ingrediënten in de koffieautomaat zelf bij</w:t>
            </w:r>
            <w:r w:rsidR="00097B1A" w:rsidRPr="009F709B">
              <w:rPr>
                <w:rFonts w:ascii="Arial" w:hAnsi="Arial" w:cs="Arial"/>
                <w:iCs/>
              </w:rPr>
              <w:t xml:space="preserve"> te kunnen </w:t>
            </w:r>
            <w:r w:rsidRPr="009F709B">
              <w:rPr>
                <w:rFonts w:ascii="Arial" w:hAnsi="Arial" w:cs="Arial"/>
                <w:iCs/>
              </w:rPr>
              <w:t>vullen.</w:t>
            </w:r>
            <w:r w:rsidR="009F709B" w:rsidRPr="009F709B">
              <w:rPr>
                <w:rFonts w:ascii="Arial" w:hAnsi="Arial" w:cs="Arial"/>
                <w:iCs/>
              </w:rPr>
              <w:t xml:space="preserve"> Zie ook wens 6.</w:t>
            </w:r>
          </w:p>
        </w:tc>
      </w:tr>
      <w:tr w:rsidR="0016044C" w:rsidRPr="00E502C9" w:rsidTr="0016044C">
        <w:tc>
          <w:tcPr>
            <w:tcW w:w="964" w:type="dxa"/>
            <w:tcBorders>
              <w:bottom w:val="single" w:sz="8" w:space="0" w:color="C0C0C0"/>
            </w:tcBorders>
            <w:shd w:val="clear" w:color="auto" w:fill="E6E6E6"/>
          </w:tcPr>
          <w:p w:rsidR="0016044C" w:rsidRPr="005120E3" w:rsidRDefault="0016044C" w:rsidP="0016044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16044C" w:rsidRPr="00097B1A" w:rsidRDefault="00BF0114" w:rsidP="00BF0114">
            <w:pPr>
              <w:tabs>
                <w:tab w:val="left" w:pos="142"/>
              </w:tabs>
              <w:spacing w:before="90" w:after="54"/>
              <w:ind w:left="142"/>
              <w:rPr>
                <w:rFonts w:ascii="Arial" w:hAnsi="Arial" w:cs="Arial"/>
                <w:iCs/>
              </w:rPr>
            </w:pPr>
            <w:r w:rsidRPr="00097B1A">
              <w:rPr>
                <w:rFonts w:ascii="Arial" w:hAnsi="Arial" w:cs="Arial"/>
                <w:iCs/>
              </w:rPr>
              <w:t>De Opdrachtnemer treedt op als projectleider gedurende de implementatieperiode.</w:t>
            </w:r>
          </w:p>
        </w:tc>
      </w:tr>
      <w:tr w:rsidR="00BF0114" w:rsidRPr="00072E42" w:rsidTr="00BF0114">
        <w:tc>
          <w:tcPr>
            <w:tcW w:w="964" w:type="dxa"/>
            <w:tcBorders>
              <w:bottom w:val="single" w:sz="8" w:space="0" w:color="C0C0C0"/>
            </w:tcBorders>
            <w:shd w:val="clear" w:color="auto" w:fill="E6E6E6"/>
          </w:tcPr>
          <w:p w:rsidR="00BF0114" w:rsidRPr="007779D9" w:rsidRDefault="00BF0114" w:rsidP="00BF0114">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BF0114" w:rsidRPr="00D52E80" w:rsidRDefault="00BF0114" w:rsidP="00BF0114">
            <w:pPr>
              <w:tabs>
                <w:tab w:val="left" w:pos="142"/>
              </w:tabs>
              <w:spacing w:before="90" w:after="54"/>
              <w:ind w:left="142"/>
              <w:rPr>
                <w:rFonts w:ascii="Arial" w:hAnsi="Arial" w:cs="Arial"/>
                <w:iCs/>
              </w:rPr>
            </w:pPr>
            <w:r w:rsidRPr="00FE4307">
              <w:rPr>
                <w:rFonts w:ascii="Arial" w:hAnsi="Arial" w:cs="Arial"/>
                <w:iCs/>
              </w:rPr>
              <w:t xml:space="preserve">Wisselen van alle automaten </w:t>
            </w:r>
            <w:r w:rsidR="009477E9">
              <w:rPr>
                <w:rFonts w:ascii="Arial" w:hAnsi="Arial" w:cs="Arial"/>
                <w:iCs/>
              </w:rPr>
              <w:t xml:space="preserve">tijdens de implementatie </w:t>
            </w:r>
            <w:r w:rsidRPr="00FE4307">
              <w:rPr>
                <w:rFonts w:ascii="Arial" w:hAnsi="Arial" w:cs="Arial"/>
                <w:iCs/>
              </w:rPr>
              <w:t>dient in één aaneengesloten periode plaats te vinden.</w:t>
            </w:r>
          </w:p>
        </w:tc>
      </w:tr>
      <w:tr w:rsidR="00BF0114" w:rsidRPr="00E502C9" w:rsidTr="00BF0114">
        <w:tc>
          <w:tcPr>
            <w:tcW w:w="964" w:type="dxa"/>
            <w:tcBorders>
              <w:bottom w:val="single" w:sz="8" w:space="0" w:color="C0C0C0"/>
            </w:tcBorders>
            <w:shd w:val="clear" w:color="auto" w:fill="E6E6E6"/>
          </w:tcPr>
          <w:p w:rsidR="00BF0114" w:rsidRPr="005120E3" w:rsidRDefault="00BF0114" w:rsidP="00BF0114">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BF0114" w:rsidRPr="005120E3" w:rsidRDefault="00BF0114" w:rsidP="00BF0114">
            <w:pPr>
              <w:tabs>
                <w:tab w:val="left" w:pos="142"/>
              </w:tabs>
              <w:spacing w:before="90" w:after="54"/>
              <w:ind w:left="142"/>
              <w:rPr>
                <w:rFonts w:ascii="Arial" w:hAnsi="Arial" w:cs="Arial"/>
                <w:sz w:val="16"/>
                <w:szCs w:val="16"/>
              </w:rPr>
            </w:pPr>
            <w:r w:rsidRPr="0016044C">
              <w:rPr>
                <w:rFonts w:ascii="Arial" w:hAnsi="Arial" w:cs="Arial"/>
                <w:iCs/>
              </w:rPr>
              <w:t xml:space="preserve">Kosten voor </w:t>
            </w:r>
            <w:r>
              <w:rPr>
                <w:rFonts w:ascii="Arial" w:hAnsi="Arial" w:cs="Arial"/>
                <w:iCs/>
              </w:rPr>
              <w:t xml:space="preserve">de </w:t>
            </w:r>
            <w:r w:rsidRPr="0016044C">
              <w:rPr>
                <w:rFonts w:ascii="Arial" w:hAnsi="Arial" w:cs="Arial"/>
                <w:iCs/>
              </w:rPr>
              <w:t>implementatie worden niet doorberekend aan de opdrachtgever.</w:t>
            </w:r>
          </w:p>
        </w:tc>
      </w:tr>
      <w:tr w:rsidR="00D52E80" w:rsidRPr="00072E42" w:rsidTr="00D807B9">
        <w:tc>
          <w:tcPr>
            <w:tcW w:w="964" w:type="dxa"/>
            <w:tcBorders>
              <w:bottom w:val="single" w:sz="8" w:space="0" w:color="C0C0C0"/>
            </w:tcBorders>
            <w:shd w:val="clear" w:color="auto" w:fill="E6E6E6"/>
          </w:tcPr>
          <w:p w:rsidR="00D52E80" w:rsidRPr="007779D9" w:rsidRDefault="00D52E80" w:rsidP="00D807B9">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8D2236" w:rsidRDefault="008D2236" w:rsidP="008D2236">
            <w:pPr>
              <w:tabs>
                <w:tab w:val="left" w:pos="142"/>
              </w:tabs>
              <w:spacing w:before="90" w:after="54"/>
              <w:ind w:left="142"/>
              <w:rPr>
                <w:rFonts w:ascii="Arial" w:hAnsi="Arial" w:cs="Arial"/>
                <w:iCs/>
              </w:rPr>
            </w:pPr>
            <w:r w:rsidRPr="008D2236">
              <w:rPr>
                <w:rFonts w:ascii="Arial" w:hAnsi="Arial" w:cs="Arial"/>
                <w:iCs/>
              </w:rPr>
              <w:t>O</w:t>
            </w:r>
            <w:r w:rsidR="00D52E80" w:rsidRPr="008D2236">
              <w:rPr>
                <w:rFonts w:ascii="Arial" w:hAnsi="Arial" w:cs="Arial"/>
                <w:iCs/>
              </w:rPr>
              <w:t xml:space="preserve">pdrachtnemer </w:t>
            </w:r>
            <w:r w:rsidRPr="008D2236">
              <w:rPr>
                <w:rFonts w:ascii="Arial" w:hAnsi="Arial" w:cs="Arial"/>
                <w:iCs/>
              </w:rPr>
              <w:t xml:space="preserve">onderhoudt gedurende de implementatieperiode zelf </w:t>
            </w:r>
            <w:r w:rsidR="00D52E80" w:rsidRPr="008D2236">
              <w:rPr>
                <w:rFonts w:ascii="Arial" w:hAnsi="Arial" w:cs="Arial"/>
                <w:iCs/>
              </w:rPr>
              <w:t xml:space="preserve">het contact met de huidige leverancier, </w:t>
            </w:r>
            <w:r w:rsidR="007220B4" w:rsidRPr="008D2236">
              <w:rPr>
                <w:rFonts w:ascii="Arial" w:hAnsi="Arial" w:cs="Arial"/>
                <w:iCs/>
              </w:rPr>
              <w:t xml:space="preserve">waarbij </w:t>
            </w:r>
            <w:r w:rsidRPr="008D2236">
              <w:rPr>
                <w:rFonts w:ascii="Arial" w:hAnsi="Arial" w:cs="Arial"/>
                <w:iCs/>
              </w:rPr>
              <w:t xml:space="preserve">opdrachtnemer </w:t>
            </w:r>
            <w:r w:rsidR="007220B4" w:rsidRPr="008D2236">
              <w:rPr>
                <w:rFonts w:ascii="Arial" w:hAnsi="Arial" w:cs="Arial"/>
                <w:iCs/>
              </w:rPr>
              <w:t>ervoor</w:t>
            </w:r>
            <w:r w:rsidR="00D52E80" w:rsidRPr="008D2236">
              <w:rPr>
                <w:rFonts w:ascii="Arial" w:hAnsi="Arial" w:cs="Arial"/>
                <w:iCs/>
              </w:rPr>
              <w:t xml:space="preserve"> zorgt dat de gebruiker(s) zo min mogelijk (over)last hebben van de wisseling en de continuïteit van de dienstverlening aan de gebruiker(s) zo veel mogelijk gewaarborgd blijft. </w:t>
            </w:r>
          </w:p>
        </w:tc>
      </w:tr>
      <w:tr w:rsidR="006F6988" w:rsidRPr="00072E42" w:rsidTr="006F6988">
        <w:tc>
          <w:tcPr>
            <w:tcW w:w="964" w:type="dxa"/>
            <w:shd w:val="clear" w:color="auto" w:fill="E6E6E6"/>
          </w:tcPr>
          <w:p w:rsidR="006F6988" w:rsidRPr="007779D9" w:rsidRDefault="006F6988" w:rsidP="006F6988">
            <w:pPr>
              <w:numPr>
                <w:ilvl w:val="0"/>
                <w:numId w:val="4"/>
              </w:numPr>
              <w:spacing w:before="90" w:after="54" w:line="240" w:lineRule="exact"/>
              <w:ind w:left="57" w:firstLine="0"/>
              <w:rPr>
                <w:rFonts w:ascii="Arial" w:hAnsi="Arial" w:cs="Arial"/>
              </w:rPr>
            </w:pPr>
            <w:bookmarkStart w:id="16" w:name="_Ref5794334"/>
          </w:p>
        </w:tc>
        <w:bookmarkEnd w:id="16"/>
        <w:tc>
          <w:tcPr>
            <w:tcW w:w="7541" w:type="dxa"/>
          </w:tcPr>
          <w:p w:rsidR="006F6988" w:rsidRPr="007779D9" w:rsidRDefault="006F6988" w:rsidP="006F6988">
            <w:pPr>
              <w:tabs>
                <w:tab w:val="left" w:pos="142"/>
              </w:tabs>
              <w:spacing w:before="90" w:after="54"/>
              <w:ind w:left="142"/>
              <w:rPr>
                <w:rFonts w:ascii="Arial" w:hAnsi="Arial" w:cs="Arial"/>
                <w:iCs/>
              </w:rPr>
            </w:pPr>
            <w:r w:rsidRPr="007779D9">
              <w:rPr>
                <w:rFonts w:ascii="Arial" w:hAnsi="Arial" w:cs="Arial"/>
                <w:iCs/>
              </w:rPr>
              <w:t>De inschrijver levert bij zi</w:t>
            </w:r>
            <w:r w:rsidR="00CD57C1">
              <w:rPr>
                <w:rFonts w:ascii="Arial" w:hAnsi="Arial" w:cs="Arial"/>
                <w:iCs/>
              </w:rPr>
              <w:t>j</w:t>
            </w:r>
            <w:r w:rsidRPr="007779D9">
              <w:rPr>
                <w:rFonts w:ascii="Arial" w:hAnsi="Arial" w:cs="Arial"/>
                <w:iCs/>
              </w:rPr>
              <w:t xml:space="preserve">n inschrijving een </w:t>
            </w:r>
            <w:r w:rsidRPr="001D7F48">
              <w:rPr>
                <w:rFonts w:ascii="Arial" w:hAnsi="Arial" w:cs="Arial"/>
                <w:b/>
                <w:iCs/>
              </w:rPr>
              <w:t>kwaliteitsplan</w:t>
            </w:r>
            <w:r w:rsidRPr="007779D9">
              <w:rPr>
                <w:rFonts w:ascii="Arial" w:hAnsi="Arial" w:cs="Arial"/>
                <w:iCs/>
              </w:rPr>
              <w:t xml:space="preserve"> van maximaal 4 pagina’s (</w:t>
            </w:r>
            <w:r>
              <w:rPr>
                <w:rFonts w:ascii="Arial" w:hAnsi="Arial" w:cs="Arial"/>
                <w:iCs/>
              </w:rPr>
              <w:t>pagina</w:t>
            </w:r>
            <w:r w:rsidRPr="007779D9">
              <w:rPr>
                <w:rFonts w:ascii="Arial" w:hAnsi="Arial" w:cs="Arial"/>
                <w:iCs/>
              </w:rPr>
              <w:t xml:space="preserve">grootte A4, marges rondom ≥ 2cm, lettertype ≥ 10 </w:t>
            </w:r>
            <w:proofErr w:type="spellStart"/>
            <w:r w:rsidRPr="007779D9">
              <w:rPr>
                <w:rFonts w:ascii="Arial" w:hAnsi="Arial" w:cs="Arial"/>
                <w:iCs/>
              </w:rPr>
              <w:t>pt</w:t>
            </w:r>
            <w:proofErr w:type="spellEnd"/>
            <w:r w:rsidRPr="007779D9">
              <w:rPr>
                <w:rFonts w:ascii="Arial" w:hAnsi="Arial" w:cs="Arial"/>
                <w:iCs/>
              </w:rPr>
              <w:t>) aan.</w:t>
            </w:r>
          </w:p>
          <w:p w:rsidR="006F6988" w:rsidRPr="007779D9" w:rsidRDefault="006F6988" w:rsidP="006F6988">
            <w:pPr>
              <w:tabs>
                <w:tab w:val="left" w:pos="142"/>
              </w:tabs>
              <w:spacing w:before="90" w:after="54"/>
              <w:ind w:left="142"/>
              <w:rPr>
                <w:rFonts w:ascii="Arial" w:hAnsi="Arial" w:cs="Arial"/>
                <w:iCs/>
              </w:rPr>
            </w:pPr>
            <w:r w:rsidRPr="007779D9">
              <w:rPr>
                <w:rFonts w:ascii="Arial" w:hAnsi="Arial" w:cs="Arial"/>
                <w:iCs/>
              </w:rPr>
              <w:t>(zie ook de wensen)</w:t>
            </w:r>
          </w:p>
        </w:tc>
      </w:tr>
      <w:tr w:rsidR="00BB7DFB" w:rsidRPr="00E502C9" w:rsidTr="00BB7DFB">
        <w:tc>
          <w:tcPr>
            <w:tcW w:w="964" w:type="dxa"/>
            <w:tcBorders>
              <w:bottom w:val="single" w:sz="8" w:space="0" w:color="C0C0C0"/>
            </w:tcBorders>
            <w:shd w:val="clear" w:color="auto" w:fill="E6E6E6"/>
          </w:tcPr>
          <w:p w:rsidR="00BB7DFB" w:rsidRPr="005120E3" w:rsidRDefault="00BB7DFB" w:rsidP="00BB7DFB">
            <w:pPr>
              <w:numPr>
                <w:ilvl w:val="0"/>
                <w:numId w:val="4"/>
              </w:numPr>
              <w:spacing w:before="90" w:after="54" w:line="240" w:lineRule="exact"/>
              <w:ind w:left="57" w:firstLine="0"/>
              <w:rPr>
                <w:rFonts w:ascii="Arial" w:hAnsi="Arial" w:cs="Arial"/>
              </w:rPr>
            </w:pPr>
            <w:bookmarkStart w:id="17" w:name="_Ref17896742"/>
          </w:p>
        </w:tc>
        <w:bookmarkEnd w:id="17"/>
        <w:tc>
          <w:tcPr>
            <w:tcW w:w="7541" w:type="dxa"/>
            <w:tcBorders>
              <w:bottom w:val="single" w:sz="8" w:space="0" w:color="C0C0C0"/>
            </w:tcBorders>
          </w:tcPr>
          <w:p w:rsidR="00BB7DFB" w:rsidRPr="005120E3" w:rsidRDefault="00BB7DFB" w:rsidP="00097B1A">
            <w:pPr>
              <w:tabs>
                <w:tab w:val="left" w:pos="142"/>
              </w:tabs>
              <w:spacing w:before="90" w:after="54"/>
              <w:ind w:left="142"/>
              <w:rPr>
                <w:rFonts w:ascii="Arial" w:hAnsi="Arial" w:cs="Arial"/>
                <w:sz w:val="16"/>
                <w:szCs w:val="16"/>
              </w:rPr>
            </w:pPr>
            <w:r w:rsidRPr="00097B1A">
              <w:rPr>
                <w:rFonts w:ascii="Arial" w:hAnsi="Arial" w:cs="Arial"/>
                <w:iCs/>
              </w:rPr>
              <w:t>Inschrijver levert specificaties van beide typen automaten</w:t>
            </w:r>
            <w:r w:rsidR="009E47CA" w:rsidRPr="00097B1A">
              <w:rPr>
                <w:rFonts w:ascii="Arial" w:hAnsi="Arial" w:cs="Arial"/>
                <w:iCs/>
              </w:rPr>
              <w:t xml:space="preserve"> (</w:t>
            </w:r>
            <w:r w:rsidRPr="00097B1A">
              <w:rPr>
                <w:rFonts w:ascii="Arial" w:hAnsi="Arial" w:cs="Arial"/>
                <w:iCs/>
              </w:rPr>
              <w:t>zoals geoffreerd</w:t>
            </w:r>
            <w:r w:rsidR="009E47CA" w:rsidRPr="00097B1A">
              <w:rPr>
                <w:rFonts w:ascii="Arial" w:hAnsi="Arial" w:cs="Arial"/>
                <w:iCs/>
              </w:rPr>
              <w:t>) in de vorm van algemene productinformatie brochures, zodat de aanbestedende dienst een indruk kan krijgen van de geoffreerde automaten.</w:t>
            </w:r>
            <w:r w:rsidRPr="0098788A">
              <w:rPr>
                <w:rFonts w:ascii="Arial" w:hAnsi="Arial" w:cs="Arial"/>
              </w:rPr>
              <w:t xml:space="preserve"> </w:t>
            </w:r>
            <w:r w:rsidR="00097B1A">
              <w:rPr>
                <w:rFonts w:ascii="Arial" w:hAnsi="Arial" w:cs="Arial"/>
              </w:rPr>
              <w:br/>
              <w:t>Voeg (product)informatiebrochures van beide type</w:t>
            </w:r>
            <w:r w:rsidR="009477E9">
              <w:rPr>
                <w:rFonts w:ascii="Arial" w:hAnsi="Arial" w:cs="Arial"/>
              </w:rPr>
              <w:t>n</w:t>
            </w:r>
            <w:r w:rsidR="00097B1A">
              <w:rPr>
                <w:rFonts w:ascii="Arial" w:hAnsi="Arial" w:cs="Arial"/>
              </w:rPr>
              <w:t xml:space="preserve"> automaten bij uw inschrijving.</w:t>
            </w:r>
          </w:p>
        </w:tc>
      </w:tr>
      <w:tr w:rsidR="00D52E80" w:rsidRPr="00072E42" w:rsidTr="00F9612F">
        <w:trPr>
          <w:trHeight w:val="397"/>
        </w:trPr>
        <w:tc>
          <w:tcPr>
            <w:tcW w:w="8505" w:type="dxa"/>
            <w:gridSpan w:val="2"/>
            <w:tcBorders>
              <w:top w:val="single" w:sz="8" w:space="0" w:color="C0C0C0"/>
            </w:tcBorders>
            <w:shd w:val="clear" w:color="auto" w:fill="E6E6E6"/>
            <w:vAlign w:val="center"/>
          </w:tcPr>
          <w:p w:rsidR="00D52E80" w:rsidRPr="00072E42" w:rsidRDefault="00D52E80" w:rsidP="00F9612F">
            <w:pPr>
              <w:pStyle w:val="Default"/>
              <w:ind w:left="114" w:right="-28"/>
              <w:rPr>
                <w:rFonts w:ascii="Arial" w:hAnsi="Arial" w:cs="Arial"/>
                <w:b/>
                <w:bCs/>
                <w:sz w:val="20"/>
                <w:szCs w:val="20"/>
                <w:highlight w:val="yellow"/>
              </w:rPr>
            </w:pPr>
            <w:r w:rsidRPr="0016044C">
              <w:rPr>
                <w:rFonts w:ascii="Arial" w:hAnsi="Arial" w:cs="Arial"/>
                <w:b/>
                <w:bCs/>
                <w:sz w:val="20"/>
                <w:szCs w:val="20"/>
              </w:rPr>
              <w:t>Prijscondities</w:t>
            </w:r>
          </w:p>
        </w:tc>
      </w:tr>
      <w:tr w:rsidR="00D52E80" w:rsidRPr="005120E3" w:rsidTr="0016044C">
        <w:tc>
          <w:tcPr>
            <w:tcW w:w="964" w:type="dxa"/>
            <w:tcBorders>
              <w:bottom w:val="single" w:sz="8" w:space="0" w:color="C0C0C0"/>
            </w:tcBorders>
            <w:shd w:val="clear" w:color="auto" w:fill="E6E6E6"/>
          </w:tcPr>
          <w:p w:rsidR="00D52E80" w:rsidRPr="005120E3" w:rsidRDefault="00D52E80" w:rsidP="0016044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5120E3" w:rsidRDefault="00D52E80" w:rsidP="0016044C">
            <w:pPr>
              <w:tabs>
                <w:tab w:val="left" w:pos="142"/>
              </w:tabs>
              <w:spacing w:before="90" w:after="54"/>
              <w:ind w:left="142"/>
              <w:rPr>
                <w:rFonts w:ascii="Arial" w:hAnsi="Arial" w:cs="Arial"/>
                <w:iCs/>
              </w:rPr>
            </w:pPr>
            <w:r w:rsidRPr="005120E3">
              <w:rPr>
                <w:rFonts w:ascii="Arial" w:hAnsi="Arial" w:cs="Arial"/>
                <w:iCs/>
              </w:rPr>
              <w:t xml:space="preserve">U dient uw prijs aan te bieden conform het aangeleverde inschrijvingsbiljet </w:t>
            </w:r>
          </w:p>
          <w:p w:rsidR="00D52E80" w:rsidRPr="005120E3" w:rsidRDefault="00D52E80" w:rsidP="0016044C">
            <w:pPr>
              <w:tabs>
                <w:tab w:val="left" w:pos="142"/>
              </w:tabs>
              <w:spacing w:before="90" w:after="54"/>
              <w:ind w:left="142"/>
              <w:rPr>
                <w:rFonts w:ascii="Arial" w:hAnsi="Arial" w:cs="Arial"/>
                <w:iCs/>
              </w:rPr>
            </w:pPr>
            <w:r w:rsidRPr="005120E3">
              <w:rPr>
                <w:rFonts w:ascii="Arial" w:hAnsi="Arial" w:cs="Arial"/>
                <w:iCs/>
              </w:rPr>
              <w:t xml:space="preserve">(Bijlage II). </w:t>
            </w:r>
          </w:p>
        </w:tc>
      </w:tr>
      <w:tr w:rsidR="00D52E80" w:rsidRPr="005120E3" w:rsidTr="0016044C">
        <w:tc>
          <w:tcPr>
            <w:tcW w:w="964" w:type="dxa"/>
            <w:tcBorders>
              <w:bottom w:val="single" w:sz="8" w:space="0" w:color="C0C0C0"/>
            </w:tcBorders>
            <w:shd w:val="clear" w:color="auto" w:fill="E6E6E6"/>
          </w:tcPr>
          <w:p w:rsidR="00D52E80" w:rsidRPr="005120E3" w:rsidRDefault="00D52E80" w:rsidP="0016044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5120E3" w:rsidRDefault="00D52E80" w:rsidP="0016044C">
            <w:pPr>
              <w:tabs>
                <w:tab w:val="left" w:pos="142"/>
              </w:tabs>
              <w:spacing w:before="90" w:after="54"/>
              <w:ind w:left="142"/>
              <w:rPr>
                <w:rFonts w:ascii="Arial" w:hAnsi="Arial" w:cs="Arial"/>
                <w:iCs/>
              </w:rPr>
            </w:pPr>
            <w:r w:rsidRPr="005120E3">
              <w:rPr>
                <w:rFonts w:ascii="Arial" w:hAnsi="Arial" w:cs="Arial"/>
                <w:iCs/>
              </w:rPr>
              <w:t>Uw prijzen zijn afgegeven in EURO en exclusief BTW.</w:t>
            </w:r>
          </w:p>
        </w:tc>
      </w:tr>
      <w:tr w:rsidR="00D52E80" w:rsidRPr="005120E3" w:rsidTr="0016044C">
        <w:tc>
          <w:tcPr>
            <w:tcW w:w="964" w:type="dxa"/>
            <w:tcBorders>
              <w:bottom w:val="single" w:sz="8" w:space="0" w:color="C0C0C0"/>
            </w:tcBorders>
            <w:shd w:val="clear" w:color="auto" w:fill="E6E6E6"/>
          </w:tcPr>
          <w:p w:rsidR="00D52E80" w:rsidRPr="005120E3" w:rsidRDefault="00D52E80" w:rsidP="0016044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5120E3" w:rsidRDefault="00D52E80" w:rsidP="0016044C">
            <w:pPr>
              <w:tabs>
                <w:tab w:val="left" w:pos="142"/>
              </w:tabs>
              <w:spacing w:before="90" w:after="54"/>
              <w:ind w:left="142"/>
              <w:rPr>
                <w:rFonts w:ascii="Arial" w:hAnsi="Arial" w:cs="Arial"/>
              </w:rPr>
            </w:pPr>
            <w:r w:rsidRPr="005120E3">
              <w:rPr>
                <w:rFonts w:ascii="Arial" w:hAnsi="Arial" w:cs="Arial"/>
                <w:iCs/>
              </w:rPr>
              <w:t>De op het inschrijfbiljet geoffreerde prijzen betreffen ‘</w:t>
            </w:r>
            <w:r>
              <w:rPr>
                <w:rFonts w:ascii="Arial" w:hAnsi="Arial" w:cs="Arial"/>
                <w:iCs/>
              </w:rPr>
              <w:t>all-in</w:t>
            </w:r>
            <w:r w:rsidRPr="005120E3">
              <w:rPr>
                <w:rFonts w:ascii="Arial" w:hAnsi="Arial" w:cs="Arial"/>
                <w:iCs/>
              </w:rPr>
              <w:t>’-prijzen, d.w.z. er zijn geen bijkomende (verborgen) kosten voor de opdrachtgever.</w:t>
            </w:r>
          </w:p>
        </w:tc>
      </w:tr>
      <w:tr w:rsidR="00D52E80" w:rsidRPr="00EA5082" w:rsidTr="0047202D">
        <w:tc>
          <w:tcPr>
            <w:tcW w:w="964" w:type="dxa"/>
            <w:tcBorders>
              <w:bottom w:val="single" w:sz="8" w:space="0" w:color="C0C0C0"/>
            </w:tcBorders>
            <w:shd w:val="clear" w:color="auto" w:fill="E6E6E6"/>
          </w:tcPr>
          <w:p w:rsidR="00D52E80" w:rsidRPr="00EA5082" w:rsidRDefault="00D52E80"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C51D40" w:rsidRPr="00EA5082" w:rsidRDefault="00C51D40" w:rsidP="0047202D">
            <w:pPr>
              <w:tabs>
                <w:tab w:val="left" w:pos="142"/>
              </w:tabs>
              <w:spacing w:before="90" w:after="54"/>
              <w:ind w:left="142"/>
              <w:rPr>
                <w:rFonts w:ascii="Arial" w:hAnsi="Arial" w:cs="Arial"/>
              </w:rPr>
            </w:pPr>
            <w:r w:rsidRPr="00EA5082">
              <w:rPr>
                <w:rFonts w:ascii="Arial" w:hAnsi="Arial" w:cs="Arial"/>
              </w:rPr>
              <w:t>Indexering</w:t>
            </w:r>
          </w:p>
          <w:p w:rsidR="00C51D40" w:rsidRPr="00EA5082" w:rsidRDefault="00C51D40" w:rsidP="0047202D">
            <w:pPr>
              <w:tabs>
                <w:tab w:val="left" w:pos="142"/>
              </w:tabs>
              <w:spacing w:before="90" w:after="54"/>
              <w:ind w:left="142"/>
              <w:rPr>
                <w:rFonts w:ascii="Arial" w:hAnsi="Arial" w:cs="Arial"/>
              </w:rPr>
            </w:pPr>
            <w:r w:rsidRPr="00EA5082">
              <w:rPr>
                <w:rFonts w:ascii="Arial" w:hAnsi="Arial" w:cs="Arial"/>
              </w:rPr>
              <w:t>De huurtarieven op de automaten worden niet geïndexeerd. Zij zijn vast gedurende de duur van de overeenkomst.</w:t>
            </w:r>
          </w:p>
          <w:p w:rsidR="00C51D40" w:rsidRPr="00EA5082" w:rsidRDefault="00C51D40" w:rsidP="0047202D">
            <w:pPr>
              <w:tabs>
                <w:tab w:val="left" w:pos="142"/>
              </w:tabs>
              <w:spacing w:before="90" w:after="54"/>
              <w:ind w:left="142"/>
              <w:rPr>
                <w:rFonts w:ascii="Arial" w:hAnsi="Arial" w:cs="Arial"/>
              </w:rPr>
            </w:pPr>
            <w:r w:rsidRPr="00EA5082">
              <w:rPr>
                <w:rFonts w:ascii="Arial" w:hAnsi="Arial" w:cs="Arial"/>
              </w:rPr>
              <w:t xml:space="preserve">De ingrediënten </w:t>
            </w:r>
            <w:r w:rsidR="002C18AA">
              <w:rPr>
                <w:rFonts w:ascii="Arial" w:hAnsi="Arial" w:cs="Arial"/>
              </w:rPr>
              <w:t xml:space="preserve">en verbruiksartikelen </w:t>
            </w:r>
            <w:r w:rsidRPr="00EA5082">
              <w:rPr>
                <w:rFonts w:ascii="Arial" w:hAnsi="Arial" w:cs="Arial"/>
              </w:rPr>
              <w:t xml:space="preserve">mogen 4 </w:t>
            </w:r>
            <w:r w:rsidR="00124A19" w:rsidRPr="00EA5082">
              <w:rPr>
                <w:rFonts w:ascii="Arial" w:hAnsi="Arial" w:cs="Arial"/>
              </w:rPr>
              <w:t xml:space="preserve">maal </w:t>
            </w:r>
            <w:r w:rsidRPr="00EA5082">
              <w:rPr>
                <w:rFonts w:ascii="Arial" w:hAnsi="Arial" w:cs="Arial"/>
              </w:rPr>
              <w:t xml:space="preserve">per jaar (telkens aan het begin van een kwartaal) geïndexeerd worden volgens </w:t>
            </w:r>
            <w:hyperlink r:id="rId10" w:anchor="/CBS/nl/dataset/83131NED/table?ts=1567503915623" w:history="1">
              <w:r w:rsidR="00DA0140" w:rsidRPr="00DA0140">
                <w:rPr>
                  <w:rStyle w:val="Hyperlink"/>
                  <w:rFonts w:ascii="Arial" w:hAnsi="Arial" w:cs="Arial"/>
                </w:rPr>
                <w:t xml:space="preserve">de consumentenprijsindex(CPI) voor </w:t>
              </w:r>
              <w:r w:rsidR="00DA0140" w:rsidRPr="00DA0140">
                <w:rPr>
                  <w:rStyle w:val="Hyperlink"/>
                  <w:rFonts w:ascii="Arial" w:hAnsi="Arial" w:cs="Arial"/>
                  <w:i/>
                </w:rPr>
                <w:t>012100 Koffie thee en cacao</w:t>
              </w:r>
            </w:hyperlink>
            <w:r w:rsidRPr="00EA5082">
              <w:rPr>
                <w:rFonts w:ascii="Arial" w:hAnsi="Arial" w:cs="Arial"/>
              </w:rPr>
              <w:t xml:space="preserve">. </w:t>
            </w:r>
            <w:r w:rsidR="002C18AA">
              <w:rPr>
                <w:rFonts w:ascii="Arial" w:hAnsi="Arial" w:cs="Arial"/>
              </w:rPr>
              <w:t xml:space="preserve">(De prijzen worden alleen verhoogd wanneer er sinds de laatste prijswijziging de index </w:t>
            </w:r>
            <w:r w:rsidR="002C18AA">
              <w:rPr>
                <w:rFonts w:ascii="Arial" w:hAnsi="Arial" w:cs="Arial"/>
              </w:rPr>
              <w:lastRenderedPageBreak/>
              <w:t>daadwerkelijk hoger is.)</w:t>
            </w:r>
            <w:r w:rsidR="002C18AA" w:rsidRPr="00EA5082">
              <w:rPr>
                <w:rFonts w:ascii="Arial" w:hAnsi="Arial" w:cs="Arial"/>
              </w:rPr>
              <w:t xml:space="preserve"> De ingrediënt-prijzen zijn dan vast voor de duur van dat kwartaal.</w:t>
            </w:r>
            <w:r w:rsidR="002C18AA">
              <w:rPr>
                <w:rFonts w:ascii="Arial" w:hAnsi="Arial" w:cs="Arial"/>
              </w:rPr>
              <w:br/>
            </w:r>
          </w:p>
          <w:p w:rsidR="00C51D40" w:rsidRPr="00EA5082" w:rsidRDefault="00C51D40" w:rsidP="0047202D">
            <w:pPr>
              <w:tabs>
                <w:tab w:val="left" w:pos="142"/>
              </w:tabs>
              <w:spacing w:before="90" w:after="54"/>
              <w:ind w:left="142"/>
              <w:rPr>
                <w:rFonts w:ascii="Arial" w:hAnsi="Arial" w:cs="Arial"/>
              </w:rPr>
            </w:pPr>
            <w:r w:rsidRPr="00EA5082">
              <w:rPr>
                <w:rFonts w:ascii="Arial" w:hAnsi="Arial" w:cs="Arial"/>
              </w:rPr>
              <w:t xml:space="preserve">Servicekosten </w:t>
            </w:r>
            <w:r w:rsidR="00830C5C" w:rsidRPr="00EA5082">
              <w:rPr>
                <w:rFonts w:ascii="Arial" w:hAnsi="Arial" w:cs="Arial"/>
              </w:rPr>
              <w:t xml:space="preserve">(het ‘full service’-contract) </w:t>
            </w:r>
            <w:r w:rsidR="00124A19" w:rsidRPr="00EA5082">
              <w:rPr>
                <w:rFonts w:ascii="Arial" w:hAnsi="Arial" w:cs="Arial"/>
              </w:rPr>
              <w:t xml:space="preserve">mogen </w:t>
            </w:r>
            <w:r w:rsidRPr="00EA5082">
              <w:rPr>
                <w:rFonts w:ascii="Arial" w:hAnsi="Arial" w:cs="Arial"/>
              </w:rPr>
              <w:t>éénmaal per jaar geïndexeerd worden (telkens per 1 januari van het jaar) volgens</w:t>
            </w:r>
            <w:r w:rsidR="00DA0140">
              <w:rPr>
                <w:rFonts w:ascii="Arial" w:hAnsi="Arial" w:cs="Arial"/>
              </w:rPr>
              <w:t xml:space="preserve"> CBS index voor </w:t>
            </w:r>
            <w:hyperlink r:id="rId11" w:anchor="/CBS/nl/dataset/82838NED/table?ts=1567504326016" w:history="1">
              <w:r w:rsidR="00DA0140" w:rsidRPr="002C18AA">
                <w:rPr>
                  <w:rStyle w:val="Hyperlink"/>
                  <w:rFonts w:ascii="Arial" w:hAnsi="Arial" w:cs="Arial"/>
                </w:rPr>
                <w:t>Cao-lonen, contractuele loonkosten en arbeidsduur (</w:t>
              </w:r>
              <w:r w:rsidR="002C18AA" w:rsidRPr="002C18AA">
                <w:rPr>
                  <w:rStyle w:val="Hyperlink"/>
                  <w:rFonts w:ascii="Arial" w:hAnsi="Arial" w:cs="Arial"/>
                  <w:i/>
                </w:rPr>
                <w:t>CAO</w:t>
              </w:r>
              <w:r w:rsidR="00DA0140" w:rsidRPr="002C18AA">
                <w:rPr>
                  <w:rStyle w:val="Hyperlink"/>
                  <w:rFonts w:ascii="Arial" w:hAnsi="Arial" w:cs="Arial"/>
                  <w:i/>
                </w:rPr>
                <w:t xml:space="preserve"> lonen per maand </w:t>
              </w:r>
              <w:proofErr w:type="spellStart"/>
              <w:r w:rsidR="00DA0140" w:rsidRPr="002C18AA">
                <w:rPr>
                  <w:rStyle w:val="Hyperlink"/>
                  <w:rFonts w:ascii="Arial" w:hAnsi="Arial" w:cs="Arial"/>
                  <w:i/>
                </w:rPr>
                <w:t>excl.bijz.beloningen</w:t>
              </w:r>
              <w:proofErr w:type="spellEnd"/>
              <w:r w:rsidR="00DA0140" w:rsidRPr="002C18AA">
                <w:rPr>
                  <w:rStyle w:val="Hyperlink"/>
                  <w:rFonts w:ascii="Arial" w:hAnsi="Arial" w:cs="Arial"/>
                  <w:i/>
                </w:rPr>
                <w:t>, M-N Zakelijke dienstverlening</w:t>
              </w:r>
              <w:r w:rsidR="00DA0140" w:rsidRPr="002C18AA">
                <w:rPr>
                  <w:rStyle w:val="Hyperlink"/>
                  <w:rFonts w:ascii="Arial" w:hAnsi="Arial" w:cs="Arial"/>
                </w:rPr>
                <w:t>)</w:t>
              </w:r>
            </w:hyperlink>
            <w:r w:rsidRPr="00EA5082">
              <w:rPr>
                <w:rFonts w:ascii="Arial" w:hAnsi="Arial" w:cs="Arial"/>
              </w:rPr>
              <w:t>. Deze zijn dan vast voor de duur van het kalenderjaar.</w:t>
            </w:r>
          </w:p>
          <w:p w:rsidR="00D52E80" w:rsidRPr="00EA5082" w:rsidRDefault="00C51D40" w:rsidP="00C51D40">
            <w:pPr>
              <w:tabs>
                <w:tab w:val="left" w:pos="142"/>
              </w:tabs>
              <w:spacing w:before="90" w:after="54"/>
              <w:ind w:left="142"/>
              <w:rPr>
                <w:rFonts w:ascii="Arial" w:hAnsi="Arial" w:cs="Arial"/>
              </w:rPr>
            </w:pPr>
            <w:r w:rsidRPr="00EA5082">
              <w:rPr>
                <w:rFonts w:ascii="Arial" w:hAnsi="Arial" w:cs="Arial"/>
              </w:rPr>
              <w:t>Opdrachtnemer verstrekt telkens aan het begin van het kwartaal een actueel overzicht van de toepasselijk</w:t>
            </w:r>
            <w:r w:rsidR="00124A19" w:rsidRPr="00EA5082">
              <w:rPr>
                <w:rFonts w:ascii="Arial" w:hAnsi="Arial" w:cs="Arial"/>
              </w:rPr>
              <w:t>e</w:t>
            </w:r>
            <w:r w:rsidRPr="00EA5082">
              <w:rPr>
                <w:rFonts w:ascii="Arial" w:hAnsi="Arial" w:cs="Arial"/>
              </w:rPr>
              <w:t xml:space="preserve"> tarieven, alsmede de onderbouwing van de wijzigingen daarin.</w:t>
            </w:r>
          </w:p>
        </w:tc>
      </w:tr>
      <w:tr w:rsidR="00D52E80" w:rsidRPr="00EA5082" w:rsidTr="0047202D">
        <w:tc>
          <w:tcPr>
            <w:tcW w:w="964" w:type="dxa"/>
            <w:tcBorders>
              <w:bottom w:val="single" w:sz="8" w:space="0" w:color="C0C0C0"/>
            </w:tcBorders>
            <w:shd w:val="clear" w:color="auto" w:fill="E6E6E6"/>
          </w:tcPr>
          <w:p w:rsidR="00D52E80" w:rsidRPr="00EA5082" w:rsidRDefault="00D52E80"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EA5082" w:rsidRDefault="00D52E80" w:rsidP="0047202D">
            <w:pPr>
              <w:tabs>
                <w:tab w:val="left" w:pos="142"/>
              </w:tabs>
              <w:spacing w:before="90" w:after="54"/>
              <w:ind w:left="142"/>
              <w:rPr>
                <w:rFonts w:ascii="Arial" w:hAnsi="Arial" w:cs="Arial"/>
              </w:rPr>
            </w:pPr>
            <w:r w:rsidRPr="00EA5082">
              <w:rPr>
                <w:rFonts w:ascii="Arial" w:hAnsi="Arial" w:cs="Arial"/>
              </w:rPr>
              <w:t>De prijs bestaat uit een aantal onderdelen:</w:t>
            </w:r>
          </w:p>
          <w:p w:rsidR="00D52E80" w:rsidRPr="009B7491" w:rsidRDefault="008D2236" w:rsidP="004278DB">
            <w:pPr>
              <w:pStyle w:val="Lijstalinea"/>
              <w:numPr>
                <w:ilvl w:val="0"/>
                <w:numId w:val="24"/>
              </w:numPr>
              <w:tabs>
                <w:tab w:val="left" w:pos="142"/>
              </w:tabs>
              <w:spacing w:before="90" w:after="54"/>
              <w:rPr>
                <w:rFonts w:ascii="Arial" w:hAnsi="Arial" w:cs="Arial"/>
                <w:sz w:val="20"/>
                <w:szCs w:val="20"/>
              </w:rPr>
            </w:pPr>
            <w:r w:rsidRPr="009B7491">
              <w:rPr>
                <w:rFonts w:ascii="Arial" w:hAnsi="Arial" w:cs="Arial"/>
                <w:sz w:val="20"/>
                <w:szCs w:val="20"/>
              </w:rPr>
              <w:t>Huur</w:t>
            </w:r>
            <w:r w:rsidR="00D52E80" w:rsidRPr="009B7491">
              <w:rPr>
                <w:rFonts w:ascii="Arial" w:hAnsi="Arial" w:cs="Arial"/>
                <w:sz w:val="20"/>
                <w:szCs w:val="20"/>
              </w:rPr>
              <w:t xml:space="preserve"> automaten: dit is een vast bedrag per maand, incl. </w:t>
            </w:r>
            <w:r w:rsidRPr="009B7491">
              <w:rPr>
                <w:rFonts w:ascii="Arial" w:hAnsi="Arial" w:cs="Arial"/>
                <w:sz w:val="20"/>
                <w:szCs w:val="20"/>
              </w:rPr>
              <w:t>onderhoud</w:t>
            </w:r>
            <w:r w:rsidR="009B7491">
              <w:rPr>
                <w:rFonts w:ascii="Arial" w:hAnsi="Arial" w:cs="Arial"/>
                <w:sz w:val="20"/>
                <w:szCs w:val="20"/>
              </w:rPr>
              <w:t>;</w:t>
            </w:r>
            <w:r w:rsidRPr="009B7491">
              <w:rPr>
                <w:rFonts w:ascii="Arial" w:hAnsi="Arial" w:cs="Arial"/>
                <w:sz w:val="20"/>
                <w:szCs w:val="20"/>
              </w:rPr>
              <w:t xml:space="preserve"> </w:t>
            </w:r>
          </w:p>
          <w:p w:rsidR="00D52E80" w:rsidRPr="009B7491" w:rsidRDefault="00D52E80" w:rsidP="004278DB">
            <w:pPr>
              <w:pStyle w:val="Lijstalinea"/>
              <w:numPr>
                <w:ilvl w:val="0"/>
                <w:numId w:val="24"/>
              </w:numPr>
              <w:tabs>
                <w:tab w:val="left" w:pos="142"/>
              </w:tabs>
              <w:spacing w:before="90" w:after="54"/>
              <w:rPr>
                <w:rFonts w:ascii="Arial" w:hAnsi="Arial" w:cs="Arial"/>
                <w:sz w:val="20"/>
                <w:szCs w:val="20"/>
              </w:rPr>
            </w:pPr>
            <w:r w:rsidRPr="009B7491">
              <w:rPr>
                <w:rFonts w:ascii="Arial" w:hAnsi="Arial" w:cs="Arial"/>
                <w:sz w:val="20"/>
                <w:szCs w:val="20"/>
              </w:rPr>
              <w:t xml:space="preserve">Prijs per </w:t>
            </w:r>
            <w:r w:rsidR="00EA5082" w:rsidRPr="009B7491">
              <w:rPr>
                <w:rFonts w:ascii="Arial" w:hAnsi="Arial" w:cs="Arial"/>
                <w:sz w:val="20"/>
                <w:szCs w:val="20"/>
              </w:rPr>
              <w:t>koffie houdende</w:t>
            </w:r>
            <w:r w:rsidRPr="009B7491">
              <w:rPr>
                <w:rFonts w:ascii="Arial" w:hAnsi="Arial" w:cs="Arial"/>
                <w:sz w:val="20"/>
                <w:szCs w:val="20"/>
              </w:rPr>
              <w:t xml:space="preserve"> consumptie</w:t>
            </w:r>
            <w:r w:rsidR="00B36381">
              <w:rPr>
                <w:rFonts w:ascii="Arial" w:hAnsi="Arial" w:cs="Arial"/>
                <w:sz w:val="20"/>
                <w:szCs w:val="20"/>
              </w:rPr>
              <w:t xml:space="preserve"> (uitgesplitst naar koffie, espresso en cappuccino)</w:t>
            </w:r>
            <w:r w:rsidRPr="009B7491">
              <w:rPr>
                <w:rFonts w:ascii="Arial" w:hAnsi="Arial" w:cs="Arial"/>
                <w:sz w:val="20"/>
                <w:szCs w:val="20"/>
              </w:rPr>
              <w:t xml:space="preserve"> gebaseerd op </w:t>
            </w:r>
            <w:r w:rsidR="009F709B" w:rsidRPr="009F709B">
              <w:rPr>
                <w:rFonts w:ascii="Arial" w:hAnsi="Arial" w:cs="Arial"/>
                <w:sz w:val="20"/>
                <w:szCs w:val="20"/>
              </w:rPr>
              <w:t>2</w:t>
            </w:r>
            <w:r w:rsidR="00B67282">
              <w:rPr>
                <w:rFonts w:ascii="Arial" w:hAnsi="Arial" w:cs="Arial"/>
                <w:sz w:val="20"/>
                <w:szCs w:val="20"/>
              </w:rPr>
              <w:t>13</w:t>
            </w:r>
            <w:r w:rsidR="007707C2" w:rsidRPr="009F709B">
              <w:rPr>
                <w:rFonts w:ascii="Arial" w:hAnsi="Arial" w:cs="Arial"/>
                <w:sz w:val="20"/>
                <w:szCs w:val="20"/>
              </w:rPr>
              <w:t>.000</w:t>
            </w:r>
            <w:r w:rsidRPr="009F709B">
              <w:rPr>
                <w:rFonts w:ascii="Arial" w:hAnsi="Arial" w:cs="Arial"/>
                <w:sz w:val="20"/>
                <w:szCs w:val="20"/>
              </w:rPr>
              <w:t xml:space="preserve"> consumpties</w:t>
            </w:r>
            <w:r w:rsidRPr="009B7491">
              <w:rPr>
                <w:rFonts w:ascii="Arial" w:hAnsi="Arial" w:cs="Arial"/>
                <w:sz w:val="20"/>
                <w:szCs w:val="20"/>
              </w:rPr>
              <w:t xml:space="preserve"> per jaar.</w:t>
            </w:r>
            <w:r w:rsidR="007707C2" w:rsidRPr="009B7491">
              <w:rPr>
                <w:rFonts w:ascii="Arial" w:hAnsi="Arial" w:cs="Arial"/>
                <w:sz w:val="20"/>
                <w:szCs w:val="20"/>
              </w:rPr>
              <w:t xml:space="preserve"> </w:t>
            </w:r>
          </w:p>
          <w:p w:rsidR="00300157" w:rsidRPr="00EA5082" w:rsidRDefault="00D52E80" w:rsidP="009B7491">
            <w:pPr>
              <w:pStyle w:val="Lijstalinea"/>
              <w:numPr>
                <w:ilvl w:val="0"/>
                <w:numId w:val="24"/>
              </w:numPr>
              <w:tabs>
                <w:tab w:val="left" w:pos="142"/>
              </w:tabs>
              <w:spacing w:before="90" w:after="54"/>
              <w:rPr>
                <w:rFonts w:ascii="Arial" w:hAnsi="Arial" w:cs="Arial"/>
              </w:rPr>
            </w:pPr>
            <w:r w:rsidRPr="009B7491">
              <w:rPr>
                <w:rFonts w:ascii="Arial" w:hAnsi="Arial" w:cs="Arial"/>
                <w:sz w:val="20"/>
                <w:szCs w:val="20"/>
              </w:rPr>
              <w:t>Prij</w:t>
            </w:r>
            <w:r w:rsidR="00FB18AF" w:rsidRPr="009B7491">
              <w:rPr>
                <w:rFonts w:ascii="Arial" w:hAnsi="Arial" w:cs="Arial"/>
                <w:sz w:val="20"/>
                <w:szCs w:val="20"/>
              </w:rPr>
              <w:t>zen voor overige verbruiksartikelen</w:t>
            </w:r>
            <w:r w:rsidRPr="009B7491">
              <w:rPr>
                <w:rFonts w:ascii="Arial" w:hAnsi="Arial" w:cs="Arial"/>
                <w:sz w:val="20"/>
                <w:szCs w:val="20"/>
              </w:rPr>
              <w:t xml:space="preserve"> (thee, suiker, </w:t>
            </w:r>
            <w:r w:rsidR="00620F43" w:rsidRPr="009B7491">
              <w:rPr>
                <w:rFonts w:ascii="Arial" w:hAnsi="Arial" w:cs="Arial"/>
                <w:sz w:val="20"/>
                <w:szCs w:val="20"/>
              </w:rPr>
              <w:t>creamer</w:t>
            </w:r>
            <w:r w:rsidRPr="009B7491">
              <w:rPr>
                <w:rFonts w:ascii="Arial" w:hAnsi="Arial" w:cs="Arial"/>
                <w:sz w:val="20"/>
                <w:szCs w:val="20"/>
              </w:rPr>
              <w:t>, zoetstof</w:t>
            </w:r>
            <w:r w:rsidR="00300157" w:rsidRPr="009B7491">
              <w:rPr>
                <w:rFonts w:ascii="Arial" w:hAnsi="Arial" w:cs="Arial"/>
                <w:sz w:val="20"/>
                <w:szCs w:val="20"/>
              </w:rPr>
              <w:t>)</w:t>
            </w:r>
            <w:r w:rsidR="009B7491" w:rsidRPr="009B7491">
              <w:rPr>
                <w:rFonts w:ascii="Arial" w:hAnsi="Arial" w:cs="Arial"/>
                <w:sz w:val="20"/>
                <w:szCs w:val="20"/>
              </w:rPr>
              <w:t>.</w:t>
            </w:r>
          </w:p>
        </w:tc>
      </w:tr>
      <w:tr w:rsidR="00D52E80" w:rsidRPr="005120E3" w:rsidTr="0047202D">
        <w:tc>
          <w:tcPr>
            <w:tcW w:w="964" w:type="dxa"/>
            <w:tcBorders>
              <w:bottom w:val="single" w:sz="8" w:space="0" w:color="C0C0C0"/>
            </w:tcBorders>
            <w:shd w:val="clear" w:color="auto" w:fill="E6E6E6"/>
          </w:tcPr>
          <w:p w:rsidR="00D52E80" w:rsidRPr="005120E3" w:rsidRDefault="00D52E80"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C51D40" w:rsidRPr="00FB18AF" w:rsidRDefault="00D52E80" w:rsidP="0047202D">
            <w:pPr>
              <w:tabs>
                <w:tab w:val="left" w:pos="142"/>
              </w:tabs>
              <w:spacing w:before="90" w:after="54"/>
              <w:ind w:left="142"/>
              <w:rPr>
                <w:rFonts w:ascii="Arial" w:hAnsi="Arial" w:cs="Arial"/>
              </w:rPr>
            </w:pPr>
            <w:r w:rsidRPr="00FB18AF">
              <w:rPr>
                <w:rFonts w:ascii="Arial" w:hAnsi="Arial" w:cs="Arial"/>
              </w:rPr>
              <w:t xml:space="preserve">Er geldt een plafondbedrag van € </w:t>
            </w:r>
            <w:r w:rsidR="00075ADE" w:rsidRPr="00FB18AF">
              <w:rPr>
                <w:rFonts w:ascii="Arial" w:hAnsi="Arial" w:cs="Arial"/>
              </w:rPr>
              <w:t>65</w:t>
            </w:r>
            <w:r w:rsidRPr="00FB18AF">
              <w:rPr>
                <w:rFonts w:ascii="Arial" w:hAnsi="Arial" w:cs="Arial"/>
              </w:rPr>
              <w:t>.000</w:t>
            </w:r>
            <w:r w:rsidR="00075ADE" w:rsidRPr="00FB18AF">
              <w:rPr>
                <w:rFonts w:ascii="Arial" w:hAnsi="Arial" w:cs="Arial"/>
              </w:rPr>
              <w:t xml:space="preserve"> per jaar</w:t>
            </w:r>
            <w:r w:rsidRPr="00FB18AF">
              <w:rPr>
                <w:rFonts w:ascii="Arial" w:hAnsi="Arial" w:cs="Arial"/>
              </w:rPr>
              <w:t>.</w:t>
            </w:r>
          </w:p>
          <w:p w:rsidR="00EE5846" w:rsidRPr="00FB18AF" w:rsidRDefault="00EE5846" w:rsidP="0047202D">
            <w:pPr>
              <w:tabs>
                <w:tab w:val="left" w:pos="142"/>
              </w:tabs>
              <w:spacing w:before="90" w:after="54"/>
              <w:ind w:left="142"/>
              <w:rPr>
                <w:rFonts w:ascii="Arial" w:hAnsi="Arial" w:cs="Arial"/>
              </w:rPr>
            </w:pPr>
            <w:r w:rsidRPr="00FB18AF">
              <w:rPr>
                <w:rFonts w:ascii="Arial" w:hAnsi="Arial" w:cs="Arial"/>
              </w:rPr>
              <w:t xml:space="preserve">Het plafondbedrag </w:t>
            </w:r>
            <w:r w:rsidR="00934269" w:rsidRPr="00FB18AF">
              <w:rPr>
                <w:rFonts w:ascii="Arial" w:hAnsi="Arial" w:cs="Arial"/>
              </w:rPr>
              <w:t xml:space="preserve">geldt voor de som van de consumptiekosten (aantal </w:t>
            </w:r>
            <w:r w:rsidRPr="00FB18AF">
              <w:rPr>
                <w:rFonts w:ascii="Arial" w:hAnsi="Arial" w:cs="Arial"/>
              </w:rPr>
              <w:t>consumpties x de kosten per consumptie</w:t>
            </w:r>
            <w:r w:rsidR="00934269" w:rsidRPr="00FB18AF">
              <w:rPr>
                <w:rFonts w:ascii="Arial" w:hAnsi="Arial" w:cs="Arial"/>
              </w:rPr>
              <w:t>)</w:t>
            </w:r>
            <w:r w:rsidR="0088781A" w:rsidRPr="00FB18AF">
              <w:rPr>
                <w:rFonts w:ascii="Arial" w:hAnsi="Arial" w:cs="Arial"/>
              </w:rPr>
              <w:t xml:space="preserve"> </w:t>
            </w:r>
            <w:r w:rsidRPr="00FB18AF">
              <w:rPr>
                <w:rFonts w:ascii="Arial" w:hAnsi="Arial" w:cs="Arial"/>
              </w:rPr>
              <w:t>+ de huur</w:t>
            </w:r>
            <w:r w:rsidR="00FB18AF">
              <w:rPr>
                <w:rFonts w:ascii="Arial" w:hAnsi="Arial" w:cs="Arial"/>
              </w:rPr>
              <w:t>kosten incl. onderhoud van alle automat</w:t>
            </w:r>
            <w:r w:rsidR="00934269" w:rsidRPr="00FB18AF">
              <w:rPr>
                <w:rFonts w:ascii="Arial" w:hAnsi="Arial" w:cs="Arial"/>
              </w:rPr>
              <w:t>en</w:t>
            </w:r>
            <w:r w:rsidR="00FB18AF">
              <w:rPr>
                <w:rFonts w:ascii="Arial" w:hAnsi="Arial" w:cs="Arial"/>
              </w:rPr>
              <w:t>.</w:t>
            </w:r>
            <w:r w:rsidR="0088781A" w:rsidRPr="00FB18AF">
              <w:rPr>
                <w:rFonts w:ascii="Arial" w:hAnsi="Arial" w:cs="Arial"/>
              </w:rPr>
              <w:t xml:space="preserve"> </w:t>
            </w:r>
          </w:p>
          <w:p w:rsidR="00D52E80" w:rsidRPr="005120E3" w:rsidRDefault="00D52E80" w:rsidP="000A1E89">
            <w:pPr>
              <w:tabs>
                <w:tab w:val="left" w:pos="142"/>
              </w:tabs>
              <w:spacing w:before="90" w:after="54"/>
              <w:ind w:left="142"/>
              <w:rPr>
                <w:rFonts w:ascii="Arial" w:hAnsi="Arial" w:cs="Arial"/>
              </w:rPr>
            </w:pPr>
            <w:r w:rsidRPr="00FB18AF">
              <w:rPr>
                <w:rFonts w:ascii="Arial" w:hAnsi="Arial" w:cs="Arial"/>
              </w:rPr>
              <w:t xml:space="preserve">De prijzen van </w:t>
            </w:r>
            <w:r w:rsidR="000A1E89">
              <w:rPr>
                <w:rFonts w:ascii="Arial" w:hAnsi="Arial" w:cs="Arial"/>
              </w:rPr>
              <w:t>de opties</w:t>
            </w:r>
            <w:r w:rsidRPr="00FB18AF">
              <w:rPr>
                <w:rFonts w:ascii="Arial" w:hAnsi="Arial" w:cs="Arial"/>
              </w:rPr>
              <w:t xml:space="preserve"> worden bij de toetsing aan het plafondbedrag niet meegerekend.</w:t>
            </w:r>
          </w:p>
        </w:tc>
      </w:tr>
      <w:tr w:rsidR="00D52E80" w:rsidRPr="005120E3" w:rsidTr="0047202D">
        <w:tc>
          <w:tcPr>
            <w:tcW w:w="964" w:type="dxa"/>
            <w:tcBorders>
              <w:bottom w:val="single" w:sz="8" w:space="0" w:color="C0C0C0"/>
            </w:tcBorders>
            <w:shd w:val="clear" w:color="auto" w:fill="E6E6E6"/>
          </w:tcPr>
          <w:p w:rsidR="00D52E80" w:rsidRPr="005120E3" w:rsidRDefault="00D52E80"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5120E3" w:rsidRDefault="00D52E80" w:rsidP="0047202D">
            <w:pPr>
              <w:tabs>
                <w:tab w:val="left" w:pos="142"/>
              </w:tabs>
              <w:spacing w:before="90" w:after="54"/>
              <w:ind w:left="142"/>
              <w:rPr>
                <w:rFonts w:ascii="Arial" w:hAnsi="Arial" w:cs="Arial"/>
                <w:iCs/>
              </w:rPr>
            </w:pPr>
            <w:r>
              <w:rPr>
                <w:rFonts w:ascii="Arial" w:hAnsi="Arial" w:cs="Arial"/>
                <w:iCs/>
              </w:rPr>
              <w:t>Er is een prijs per consumptie berekend. Deze prijs per consumptie verandert niet als de inschrijver de melange/</w:t>
            </w:r>
            <w:proofErr w:type="spellStart"/>
            <w:r>
              <w:rPr>
                <w:rFonts w:ascii="Arial" w:hAnsi="Arial" w:cs="Arial"/>
                <w:iCs/>
              </w:rPr>
              <w:t>grammages</w:t>
            </w:r>
            <w:proofErr w:type="spellEnd"/>
            <w:r>
              <w:rPr>
                <w:rFonts w:ascii="Arial" w:hAnsi="Arial" w:cs="Arial"/>
                <w:iCs/>
              </w:rPr>
              <w:t xml:space="preserve"> aanpast.</w:t>
            </w:r>
          </w:p>
        </w:tc>
      </w:tr>
      <w:tr w:rsidR="00EE5846" w:rsidRPr="005120E3" w:rsidTr="0047202D">
        <w:tc>
          <w:tcPr>
            <w:tcW w:w="964" w:type="dxa"/>
            <w:tcBorders>
              <w:bottom w:val="single" w:sz="8" w:space="0" w:color="C0C0C0"/>
            </w:tcBorders>
            <w:shd w:val="clear" w:color="auto" w:fill="E6E6E6"/>
          </w:tcPr>
          <w:p w:rsidR="00EE5846" w:rsidRDefault="00EE5846" w:rsidP="0047202D">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EE5846" w:rsidRPr="00300157" w:rsidRDefault="0088764F" w:rsidP="0088764F">
            <w:pPr>
              <w:tabs>
                <w:tab w:val="left" w:pos="142"/>
              </w:tabs>
              <w:spacing w:before="90" w:after="54"/>
              <w:ind w:left="142"/>
              <w:rPr>
                <w:rFonts w:ascii="Arial" w:hAnsi="Arial" w:cs="Arial"/>
                <w:iCs/>
                <w:color w:val="00B0F0"/>
              </w:rPr>
            </w:pPr>
            <w:r>
              <w:rPr>
                <w:rFonts w:ascii="Arial" w:hAnsi="Arial" w:cs="Arial"/>
                <w:iCs/>
              </w:rPr>
              <w:t>Koffie houdende drank wordt afgerekend per consumptie.</w:t>
            </w:r>
            <w:r>
              <w:rPr>
                <w:rFonts w:ascii="Arial" w:hAnsi="Arial" w:cs="Arial"/>
                <w:iCs/>
              </w:rPr>
              <w:br/>
              <w:t>Verbruiksartikelen worden afgerekend per aangebroken verpakking.</w:t>
            </w:r>
            <w:r>
              <w:rPr>
                <w:rFonts w:ascii="Arial" w:hAnsi="Arial" w:cs="Arial"/>
                <w:iCs/>
              </w:rPr>
              <w:br/>
              <w:t>E.e.a. als aangegeven op het inschrijvingsbiljet (Bijlage II).</w:t>
            </w:r>
            <w:r>
              <w:rPr>
                <w:rFonts w:ascii="Arial" w:hAnsi="Arial" w:cs="Arial"/>
                <w:iCs/>
              </w:rPr>
              <w:br/>
              <w:t xml:space="preserve">Wat niet is geprijsd op het inschrijvingsbiljet kan ook niet gefactureerd worden, waaronder heet/koud water consumpties. </w:t>
            </w:r>
          </w:p>
        </w:tc>
      </w:tr>
      <w:tr w:rsidR="00D52E80" w:rsidRPr="00072E42" w:rsidTr="00F9612F">
        <w:trPr>
          <w:trHeight w:val="397"/>
        </w:trPr>
        <w:tc>
          <w:tcPr>
            <w:tcW w:w="8505" w:type="dxa"/>
            <w:gridSpan w:val="2"/>
            <w:tcBorders>
              <w:top w:val="single" w:sz="8" w:space="0" w:color="C0C0C0"/>
            </w:tcBorders>
            <w:shd w:val="clear" w:color="auto" w:fill="E6E6E6"/>
            <w:vAlign w:val="center"/>
          </w:tcPr>
          <w:p w:rsidR="00D52E80" w:rsidRPr="00072E42" w:rsidRDefault="00D52E80" w:rsidP="0016044C">
            <w:pPr>
              <w:pStyle w:val="Default"/>
              <w:ind w:left="114" w:right="-28"/>
              <w:rPr>
                <w:rFonts w:ascii="Arial" w:hAnsi="Arial" w:cs="Arial"/>
                <w:b/>
                <w:bCs/>
                <w:sz w:val="20"/>
                <w:szCs w:val="20"/>
                <w:highlight w:val="yellow"/>
              </w:rPr>
            </w:pPr>
            <w:r w:rsidRPr="0016044C">
              <w:rPr>
                <w:rFonts w:ascii="Arial" w:hAnsi="Arial" w:cs="Arial"/>
                <w:b/>
                <w:bCs/>
                <w:sz w:val="20"/>
                <w:szCs w:val="20"/>
              </w:rPr>
              <w:t>Facturering / betaling</w:t>
            </w:r>
          </w:p>
        </w:tc>
      </w:tr>
      <w:tr w:rsidR="00D52E80" w:rsidRPr="0045202F" w:rsidTr="0016044C">
        <w:tc>
          <w:tcPr>
            <w:tcW w:w="964" w:type="dxa"/>
            <w:tcBorders>
              <w:bottom w:val="single" w:sz="8" w:space="0" w:color="C0C0C0"/>
            </w:tcBorders>
            <w:shd w:val="clear" w:color="auto" w:fill="E6E6E6"/>
          </w:tcPr>
          <w:p w:rsidR="00D52E80" w:rsidRPr="0045202F" w:rsidRDefault="00D52E80" w:rsidP="0016044C">
            <w:pPr>
              <w:numPr>
                <w:ilvl w:val="0"/>
                <w:numId w:val="4"/>
              </w:numPr>
              <w:spacing w:before="90" w:after="54" w:line="240" w:lineRule="exact"/>
              <w:ind w:left="57" w:firstLine="0"/>
              <w:rPr>
                <w:rFonts w:ascii="Arial" w:hAnsi="Arial" w:cs="Arial"/>
              </w:rPr>
            </w:pPr>
            <w:bookmarkStart w:id="18" w:name="_Ref12270240"/>
          </w:p>
        </w:tc>
        <w:bookmarkEnd w:id="18"/>
        <w:tc>
          <w:tcPr>
            <w:tcW w:w="7541" w:type="dxa"/>
            <w:tcBorders>
              <w:bottom w:val="single" w:sz="8" w:space="0" w:color="C0C0C0"/>
            </w:tcBorders>
          </w:tcPr>
          <w:p w:rsidR="00D52E80" w:rsidRPr="0045202F" w:rsidRDefault="00D52E80" w:rsidP="0016044C">
            <w:pPr>
              <w:tabs>
                <w:tab w:val="left" w:pos="142"/>
              </w:tabs>
              <w:spacing w:before="90" w:after="54"/>
              <w:ind w:left="142"/>
              <w:rPr>
                <w:rFonts w:ascii="Arial" w:hAnsi="Arial" w:cs="Arial"/>
                <w:iCs/>
              </w:rPr>
            </w:pPr>
            <w:r w:rsidRPr="0045202F">
              <w:rPr>
                <w:rFonts w:ascii="Arial" w:hAnsi="Arial" w:cs="Arial"/>
                <w:iCs/>
              </w:rPr>
              <w:t xml:space="preserve">Facturen worden in een verzamelnota als een </w:t>
            </w:r>
            <w:proofErr w:type="spellStart"/>
            <w:r w:rsidRPr="0045202F">
              <w:rPr>
                <w:rFonts w:ascii="Arial" w:hAnsi="Arial" w:cs="Arial"/>
                <w:iCs/>
              </w:rPr>
              <w:t>readable</w:t>
            </w:r>
            <w:proofErr w:type="spellEnd"/>
            <w:r w:rsidRPr="0045202F">
              <w:rPr>
                <w:rFonts w:ascii="Arial" w:hAnsi="Arial" w:cs="Arial"/>
                <w:iCs/>
              </w:rPr>
              <w:t xml:space="preserve"> pdf-document gestuurd naar </w:t>
            </w:r>
            <w:hyperlink r:id="rId12" w:history="1">
              <w:r w:rsidRPr="0045202F">
                <w:rPr>
                  <w:rStyle w:val="Hyperlink"/>
                  <w:rFonts w:ascii="Arial" w:hAnsi="Arial" w:cs="Arial"/>
                  <w:iCs/>
                </w:rPr>
                <w:t>factuur@peelenmaas.nl</w:t>
              </w:r>
            </w:hyperlink>
            <w:r w:rsidRPr="0045202F">
              <w:rPr>
                <w:rFonts w:ascii="Arial" w:hAnsi="Arial" w:cs="Arial"/>
                <w:iCs/>
              </w:rPr>
              <w:t>.</w:t>
            </w:r>
          </w:p>
          <w:p w:rsidR="00D52E80" w:rsidRPr="0045202F" w:rsidRDefault="00D52E80" w:rsidP="0016044C">
            <w:pPr>
              <w:tabs>
                <w:tab w:val="left" w:pos="142"/>
              </w:tabs>
              <w:spacing w:before="90" w:after="54"/>
              <w:ind w:left="142"/>
              <w:rPr>
                <w:rFonts w:ascii="Arial" w:hAnsi="Arial" w:cs="Arial"/>
              </w:rPr>
            </w:pPr>
            <w:r w:rsidRPr="0045202F">
              <w:rPr>
                <w:rFonts w:ascii="Arial" w:hAnsi="Arial" w:cs="Arial"/>
                <w:iCs/>
              </w:rPr>
              <w:t>Opdrachtgever streeft ernaar om de facturen binnen 14 dagen na ontvangst op bovenstaand mailadres te voldoen.</w:t>
            </w:r>
          </w:p>
        </w:tc>
      </w:tr>
      <w:tr w:rsidR="00D52E80" w:rsidRPr="00BF1BFE" w:rsidTr="0016044C">
        <w:tc>
          <w:tcPr>
            <w:tcW w:w="964" w:type="dxa"/>
            <w:shd w:val="clear" w:color="auto" w:fill="E6E6E6"/>
          </w:tcPr>
          <w:p w:rsidR="00D52E80" w:rsidRPr="00BF1BFE" w:rsidRDefault="00D52E80" w:rsidP="0016044C">
            <w:pPr>
              <w:numPr>
                <w:ilvl w:val="0"/>
                <w:numId w:val="4"/>
              </w:numPr>
              <w:spacing w:before="90" w:after="54" w:line="240" w:lineRule="exact"/>
              <w:ind w:left="57" w:firstLine="0"/>
              <w:rPr>
                <w:rFonts w:ascii="Arial" w:hAnsi="Arial" w:cs="Arial"/>
              </w:rPr>
            </w:pPr>
          </w:p>
        </w:tc>
        <w:tc>
          <w:tcPr>
            <w:tcW w:w="7541" w:type="dxa"/>
          </w:tcPr>
          <w:p w:rsidR="00D52E80" w:rsidRPr="00BF1BFE" w:rsidRDefault="00D52E80" w:rsidP="00830C5C">
            <w:pPr>
              <w:tabs>
                <w:tab w:val="left" w:pos="142"/>
              </w:tabs>
              <w:spacing w:before="90" w:after="54"/>
              <w:ind w:left="142"/>
              <w:rPr>
                <w:rFonts w:ascii="Arial" w:hAnsi="Arial" w:cs="Arial"/>
              </w:rPr>
            </w:pPr>
            <w:r w:rsidRPr="002F2294">
              <w:rPr>
                <w:rFonts w:ascii="Arial" w:hAnsi="Arial" w:cs="Arial"/>
              </w:rPr>
              <w:t>De o</w:t>
            </w:r>
            <w:r>
              <w:rPr>
                <w:rFonts w:ascii="Arial" w:hAnsi="Arial" w:cs="Arial"/>
              </w:rPr>
              <w:t>pdrachtnemer</w:t>
            </w:r>
            <w:r w:rsidRPr="002F2294">
              <w:rPr>
                <w:rFonts w:ascii="Arial" w:hAnsi="Arial" w:cs="Arial"/>
              </w:rPr>
              <w:t xml:space="preserve"> </w:t>
            </w:r>
            <w:r>
              <w:rPr>
                <w:rFonts w:ascii="Arial" w:hAnsi="Arial" w:cs="Arial"/>
              </w:rPr>
              <w:t>vermeldt op elke factuur met betrekking tot deze opdracht “routenummer 502030”.</w:t>
            </w:r>
          </w:p>
        </w:tc>
      </w:tr>
      <w:tr w:rsidR="00D52E80" w:rsidRPr="00465DAB" w:rsidTr="0016044C">
        <w:tc>
          <w:tcPr>
            <w:tcW w:w="964" w:type="dxa"/>
            <w:shd w:val="clear" w:color="auto" w:fill="E6E6E6"/>
          </w:tcPr>
          <w:p w:rsidR="00D52E80" w:rsidRPr="00465DAB" w:rsidRDefault="00D52E80" w:rsidP="0016044C">
            <w:pPr>
              <w:numPr>
                <w:ilvl w:val="0"/>
                <w:numId w:val="4"/>
              </w:numPr>
              <w:spacing w:before="90" w:after="54" w:line="240" w:lineRule="exact"/>
              <w:ind w:left="57" w:firstLine="0"/>
              <w:rPr>
                <w:rFonts w:ascii="Arial" w:hAnsi="Arial" w:cs="Arial"/>
              </w:rPr>
            </w:pPr>
          </w:p>
        </w:tc>
        <w:tc>
          <w:tcPr>
            <w:tcW w:w="7541" w:type="dxa"/>
          </w:tcPr>
          <w:p w:rsidR="00D52E80" w:rsidRDefault="000846D5" w:rsidP="00830C5C">
            <w:pPr>
              <w:tabs>
                <w:tab w:val="left" w:pos="142"/>
              </w:tabs>
              <w:spacing w:before="90" w:after="54"/>
              <w:ind w:left="142"/>
              <w:rPr>
                <w:rFonts w:ascii="Arial" w:hAnsi="Arial" w:cs="Arial"/>
                <w:iCs/>
                <w:szCs w:val="20"/>
              </w:rPr>
            </w:pPr>
            <w:r w:rsidRPr="00465DAB">
              <w:rPr>
                <w:rFonts w:ascii="Arial" w:hAnsi="Arial" w:cs="Arial"/>
                <w:iCs/>
                <w:szCs w:val="20"/>
              </w:rPr>
              <w:t xml:space="preserve">De gemeente Peel en Maas is in staat e-facturen te verwerken via Full </w:t>
            </w:r>
            <w:proofErr w:type="spellStart"/>
            <w:r w:rsidRPr="00465DAB">
              <w:rPr>
                <w:rFonts w:ascii="Arial" w:hAnsi="Arial" w:cs="Arial"/>
                <w:iCs/>
                <w:szCs w:val="20"/>
              </w:rPr>
              <w:t>Simpler</w:t>
            </w:r>
            <w:proofErr w:type="spellEnd"/>
            <w:r w:rsidRPr="00465DAB">
              <w:rPr>
                <w:rFonts w:ascii="Arial" w:hAnsi="Arial" w:cs="Arial"/>
                <w:iCs/>
                <w:szCs w:val="20"/>
              </w:rPr>
              <w:t xml:space="preserve"> </w:t>
            </w:r>
            <w:proofErr w:type="spellStart"/>
            <w:r w:rsidRPr="00465DAB">
              <w:rPr>
                <w:rFonts w:ascii="Arial" w:hAnsi="Arial" w:cs="Arial"/>
                <w:iCs/>
                <w:szCs w:val="20"/>
              </w:rPr>
              <w:t>Invoicing</w:t>
            </w:r>
            <w:proofErr w:type="spellEnd"/>
            <w:r w:rsidRPr="00465DAB">
              <w:rPr>
                <w:rFonts w:ascii="Arial" w:hAnsi="Arial" w:cs="Arial"/>
                <w:iCs/>
                <w:szCs w:val="20"/>
              </w:rPr>
              <w:t xml:space="preserve"> (</w:t>
            </w:r>
            <w:proofErr w:type="spellStart"/>
            <w:r w:rsidRPr="00465DAB">
              <w:rPr>
                <w:rFonts w:ascii="Arial" w:hAnsi="Arial" w:cs="Arial"/>
                <w:iCs/>
                <w:szCs w:val="20"/>
              </w:rPr>
              <w:t>Peppol</w:t>
            </w:r>
            <w:proofErr w:type="spellEnd"/>
            <w:r w:rsidRPr="00465DAB">
              <w:rPr>
                <w:rFonts w:ascii="Arial" w:hAnsi="Arial" w:cs="Arial"/>
                <w:iCs/>
                <w:szCs w:val="20"/>
              </w:rPr>
              <w:t xml:space="preserve"> gateway). Indien opdrachtnemer hiervan -  in plaats van</w:t>
            </w:r>
            <w:r>
              <w:rPr>
                <w:rFonts w:ascii="Arial" w:hAnsi="Arial" w:cs="Arial"/>
                <w:iCs/>
                <w:szCs w:val="20"/>
              </w:rPr>
              <w:t xml:space="preserve"> de</w:t>
            </w:r>
            <w:r w:rsidRPr="00465DAB">
              <w:rPr>
                <w:rFonts w:ascii="Arial" w:hAnsi="Arial" w:cs="Arial"/>
                <w:iCs/>
                <w:szCs w:val="20"/>
              </w:rPr>
              <w:t xml:space="preserve"> onder </w:t>
            </w:r>
            <w:r w:rsidRPr="00A11BFC">
              <w:rPr>
                <w:rFonts w:ascii="Arial" w:hAnsi="Arial" w:cs="Arial"/>
                <w:i/>
                <w:iCs/>
                <w:szCs w:val="20"/>
              </w:rPr>
              <w:t xml:space="preserve">Eis </w:t>
            </w:r>
            <w:r>
              <w:rPr>
                <w:rFonts w:ascii="Arial" w:hAnsi="Arial" w:cs="Arial"/>
                <w:i/>
                <w:iCs/>
                <w:szCs w:val="20"/>
              </w:rPr>
              <w:fldChar w:fldCharType="begin"/>
            </w:r>
            <w:r>
              <w:rPr>
                <w:rFonts w:ascii="Arial" w:hAnsi="Arial" w:cs="Arial"/>
                <w:i/>
                <w:iCs/>
                <w:szCs w:val="20"/>
              </w:rPr>
              <w:instrText xml:space="preserve"> REF _Ref12270240 \r \h </w:instrText>
            </w:r>
            <w:r>
              <w:rPr>
                <w:rFonts w:ascii="Arial" w:hAnsi="Arial" w:cs="Arial"/>
                <w:i/>
                <w:iCs/>
                <w:szCs w:val="20"/>
              </w:rPr>
            </w:r>
            <w:r>
              <w:rPr>
                <w:rFonts w:ascii="Arial" w:hAnsi="Arial" w:cs="Arial"/>
                <w:i/>
                <w:iCs/>
                <w:szCs w:val="20"/>
              </w:rPr>
              <w:fldChar w:fldCharType="separate"/>
            </w:r>
            <w:r w:rsidR="00860AAD">
              <w:rPr>
                <w:rFonts w:ascii="Arial" w:hAnsi="Arial" w:cs="Arial"/>
                <w:i/>
                <w:iCs/>
                <w:szCs w:val="20"/>
              </w:rPr>
              <w:t>66</w:t>
            </w:r>
            <w:r>
              <w:rPr>
                <w:rFonts w:ascii="Arial" w:hAnsi="Arial" w:cs="Arial"/>
                <w:i/>
                <w:iCs/>
                <w:szCs w:val="20"/>
              </w:rPr>
              <w:fldChar w:fldCharType="end"/>
            </w:r>
            <w:r w:rsidRPr="00465DAB">
              <w:rPr>
                <w:rFonts w:ascii="Arial" w:hAnsi="Arial" w:cs="Arial"/>
                <w:iCs/>
                <w:szCs w:val="20"/>
              </w:rPr>
              <w:t xml:space="preserve"> genoemde methode </w:t>
            </w:r>
            <w:r w:rsidR="00830C5C">
              <w:rPr>
                <w:rFonts w:ascii="Arial" w:hAnsi="Arial" w:cs="Arial"/>
                <w:iCs/>
                <w:szCs w:val="20"/>
              </w:rPr>
              <w:t xml:space="preserve"> </w:t>
            </w:r>
            <w:r w:rsidRPr="00465DAB">
              <w:rPr>
                <w:rFonts w:ascii="Arial" w:hAnsi="Arial" w:cs="Arial"/>
                <w:iCs/>
                <w:szCs w:val="20"/>
              </w:rPr>
              <w:t>- gebruik wenst te maken dient deze na opdrachtverstrekking met opdrachtgever contact op te nemen.</w:t>
            </w:r>
          </w:p>
          <w:p w:rsidR="000A1E89" w:rsidRPr="00465DAB" w:rsidRDefault="000A1E89" w:rsidP="00830C5C">
            <w:pPr>
              <w:tabs>
                <w:tab w:val="left" w:pos="142"/>
              </w:tabs>
              <w:spacing w:before="90" w:after="54"/>
              <w:ind w:left="142"/>
              <w:rPr>
                <w:rFonts w:ascii="Arial" w:hAnsi="Arial" w:cs="Arial"/>
              </w:rPr>
            </w:pPr>
          </w:p>
        </w:tc>
      </w:tr>
      <w:tr w:rsidR="00D52E80" w:rsidRPr="00457940" w:rsidTr="00F9612F">
        <w:trPr>
          <w:trHeight w:val="397"/>
        </w:trPr>
        <w:tc>
          <w:tcPr>
            <w:tcW w:w="8505" w:type="dxa"/>
            <w:gridSpan w:val="2"/>
            <w:tcBorders>
              <w:top w:val="single" w:sz="8" w:space="0" w:color="C0C0C0"/>
            </w:tcBorders>
            <w:shd w:val="clear" w:color="auto" w:fill="E6E6E6"/>
            <w:vAlign w:val="center"/>
          </w:tcPr>
          <w:p w:rsidR="00D52E80" w:rsidRPr="00457940" w:rsidRDefault="00D52E80" w:rsidP="00F9612F">
            <w:pPr>
              <w:pStyle w:val="Default"/>
              <w:ind w:left="114" w:right="-28"/>
              <w:rPr>
                <w:rFonts w:ascii="Arial" w:hAnsi="Arial" w:cs="Arial"/>
                <w:b/>
                <w:bCs/>
                <w:sz w:val="20"/>
                <w:szCs w:val="20"/>
              </w:rPr>
            </w:pPr>
            <w:r w:rsidRPr="00457940">
              <w:rPr>
                <w:rFonts w:ascii="Arial" w:hAnsi="Arial" w:cs="Arial"/>
                <w:b/>
                <w:bCs/>
                <w:sz w:val="20"/>
                <w:szCs w:val="20"/>
              </w:rPr>
              <w:lastRenderedPageBreak/>
              <w:t>Levertijd</w:t>
            </w:r>
          </w:p>
        </w:tc>
      </w:tr>
      <w:tr w:rsidR="00D52E80" w:rsidRPr="00072E42" w:rsidTr="00F9612F">
        <w:tc>
          <w:tcPr>
            <w:tcW w:w="964" w:type="dxa"/>
            <w:tcBorders>
              <w:bottom w:val="single" w:sz="8" w:space="0" w:color="C0C0C0"/>
            </w:tcBorders>
            <w:shd w:val="clear" w:color="auto" w:fill="E6E6E6"/>
          </w:tcPr>
          <w:p w:rsidR="00D52E80" w:rsidRPr="00457940" w:rsidRDefault="00D52E80" w:rsidP="00F9612F">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457940" w:rsidRDefault="00D52E80" w:rsidP="00D807B9">
            <w:pPr>
              <w:tabs>
                <w:tab w:val="left" w:pos="142"/>
              </w:tabs>
              <w:spacing w:before="90" w:after="54"/>
              <w:ind w:left="142"/>
              <w:rPr>
                <w:rFonts w:ascii="Arial" w:hAnsi="Arial" w:cs="Arial"/>
              </w:rPr>
            </w:pPr>
            <w:r w:rsidRPr="00457940">
              <w:rPr>
                <w:rFonts w:ascii="Arial" w:hAnsi="Arial" w:cs="Arial"/>
                <w:iCs/>
              </w:rPr>
              <w:t>Na opdrachtverstrekking dient de dienstverlening maximaal 14 weken later te starten.</w:t>
            </w:r>
          </w:p>
        </w:tc>
      </w:tr>
      <w:tr w:rsidR="00D52E80" w:rsidRPr="00E502C9" w:rsidTr="00072E42">
        <w:trPr>
          <w:trHeight w:val="397"/>
        </w:trPr>
        <w:tc>
          <w:tcPr>
            <w:tcW w:w="8505" w:type="dxa"/>
            <w:gridSpan w:val="2"/>
            <w:tcBorders>
              <w:top w:val="single" w:sz="8" w:space="0" w:color="C0C0C0"/>
            </w:tcBorders>
            <w:shd w:val="clear" w:color="auto" w:fill="E6E6E6"/>
            <w:vAlign w:val="center"/>
          </w:tcPr>
          <w:p w:rsidR="00D52E80" w:rsidRPr="00E502C9" w:rsidRDefault="00D52E80" w:rsidP="00072E42">
            <w:pPr>
              <w:pStyle w:val="Default"/>
              <w:ind w:left="114" w:right="-28"/>
              <w:rPr>
                <w:rFonts w:ascii="Arial" w:hAnsi="Arial" w:cs="Arial"/>
                <w:b/>
                <w:bCs/>
                <w:sz w:val="20"/>
                <w:szCs w:val="20"/>
              </w:rPr>
            </w:pPr>
            <w:r>
              <w:rPr>
                <w:rFonts w:ascii="Arial" w:hAnsi="Arial" w:cs="Arial"/>
                <w:b/>
                <w:bCs/>
                <w:sz w:val="20"/>
                <w:szCs w:val="20"/>
              </w:rPr>
              <w:t>Looptijd overeenkomst</w:t>
            </w:r>
          </w:p>
        </w:tc>
      </w:tr>
      <w:tr w:rsidR="00D52E80" w:rsidRPr="00E502C9" w:rsidTr="00072E42">
        <w:tc>
          <w:tcPr>
            <w:tcW w:w="964" w:type="dxa"/>
            <w:shd w:val="clear" w:color="auto" w:fill="E6E6E6"/>
          </w:tcPr>
          <w:p w:rsidR="00D52E80" w:rsidRPr="00E502C9" w:rsidRDefault="00D52E80" w:rsidP="00072E42">
            <w:pPr>
              <w:numPr>
                <w:ilvl w:val="0"/>
                <w:numId w:val="4"/>
              </w:numPr>
              <w:spacing w:before="90" w:after="54" w:line="240" w:lineRule="exact"/>
              <w:ind w:left="57" w:firstLine="0"/>
              <w:rPr>
                <w:rFonts w:ascii="Arial" w:hAnsi="Arial" w:cs="Arial"/>
              </w:rPr>
            </w:pPr>
          </w:p>
        </w:tc>
        <w:tc>
          <w:tcPr>
            <w:tcW w:w="7541" w:type="dxa"/>
          </w:tcPr>
          <w:p w:rsidR="00D52E80" w:rsidRDefault="00D52E80" w:rsidP="0047432C">
            <w:pPr>
              <w:tabs>
                <w:tab w:val="left" w:pos="142"/>
              </w:tabs>
              <w:spacing w:before="90" w:after="54"/>
              <w:ind w:left="142"/>
              <w:rPr>
                <w:rFonts w:ascii="Arial" w:hAnsi="Arial" w:cs="Arial"/>
              </w:rPr>
            </w:pPr>
            <w:r w:rsidRPr="00E502C9">
              <w:rPr>
                <w:rFonts w:ascii="Arial" w:hAnsi="Arial" w:cs="Arial"/>
              </w:rPr>
              <w:t xml:space="preserve">De overeenkomst heeft een looptijd van </w:t>
            </w:r>
            <w:r>
              <w:rPr>
                <w:rFonts w:ascii="Arial" w:hAnsi="Arial" w:cs="Arial"/>
              </w:rPr>
              <w:t xml:space="preserve">zeven </w:t>
            </w:r>
            <w:r w:rsidRPr="00E502C9">
              <w:rPr>
                <w:rFonts w:ascii="Arial" w:hAnsi="Arial" w:cs="Arial"/>
              </w:rPr>
              <w:t>jaar</w:t>
            </w:r>
            <w:r>
              <w:rPr>
                <w:rFonts w:ascii="Arial" w:hAnsi="Arial" w:cs="Arial"/>
              </w:rPr>
              <w:t>.</w:t>
            </w:r>
          </w:p>
          <w:p w:rsidR="00D52E80" w:rsidRPr="00E502C9" w:rsidRDefault="00D52E80" w:rsidP="00004845">
            <w:pPr>
              <w:tabs>
                <w:tab w:val="left" w:pos="142"/>
              </w:tabs>
              <w:spacing w:before="90" w:after="54"/>
              <w:ind w:left="142"/>
              <w:rPr>
                <w:rFonts w:ascii="Arial" w:hAnsi="Arial" w:cs="Arial"/>
              </w:rPr>
            </w:pPr>
            <w:r>
              <w:rPr>
                <w:rFonts w:ascii="Arial" w:hAnsi="Arial" w:cs="Arial"/>
              </w:rPr>
              <w:t xml:space="preserve">De beoogde ingangsdatum van de </w:t>
            </w:r>
            <w:r w:rsidRPr="00BF0114">
              <w:rPr>
                <w:rFonts w:ascii="Arial" w:hAnsi="Arial" w:cs="Arial"/>
              </w:rPr>
              <w:t>overeenkomst</w:t>
            </w:r>
            <w:r w:rsidR="00457940" w:rsidRPr="00BF0114">
              <w:rPr>
                <w:rFonts w:ascii="Arial" w:hAnsi="Arial" w:cs="Arial"/>
              </w:rPr>
              <w:t xml:space="preserve"> en de startdatum van de dienstverlening</w:t>
            </w:r>
            <w:r w:rsidRPr="00BF0114">
              <w:rPr>
                <w:rFonts w:ascii="Arial" w:hAnsi="Arial" w:cs="Arial"/>
              </w:rPr>
              <w:t xml:space="preserve"> </w:t>
            </w:r>
            <w:r w:rsidRPr="00B36381">
              <w:rPr>
                <w:rFonts w:ascii="Arial" w:hAnsi="Arial" w:cs="Arial"/>
              </w:rPr>
              <w:t xml:space="preserve">is 1 </w:t>
            </w:r>
            <w:r w:rsidR="00004845" w:rsidRPr="00B36381">
              <w:rPr>
                <w:rFonts w:ascii="Arial" w:hAnsi="Arial" w:cs="Arial"/>
              </w:rPr>
              <w:t>april</w:t>
            </w:r>
            <w:r w:rsidR="00EA5082" w:rsidRPr="00B36381">
              <w:rPr>
                <w:rFonts w:ascii="Arial" w:hAnsi="Arial" w:cs="Arial"/>
              </w:rPr>
              <w:t xml:space="preserve"> </w:t>
            </w:r>
            <w:r w:rsidRPr="00B36381">
              <w:rPr>
                <w:rFonts w:ascii="Arial" w:hAnsi="Arial" w:cs="Arial"/>
              </w:rPr>
              <w:t>20</w:t>
            </w:r>
            <w:r w:rsidR="00EA5082" w:rsidRPr="00B36381">
              <w:rPr>
                <w:rFonts w:ascii="Arial" w:hAnsi="Arial" w:cs="Arial"/>
              </w:rPr>
              <w:t>20</w:t>
            </w:r>
            <w:r w:rsidRPr="00B36381">
              <w:rPr>
                <w:rFonts w:ascii="Arial" w:hAnsi="Arial" w:cs="Arial"/>
              </w:rPr>
              <w:t>, de</w:t>
            </w:r>
            <w:r w:rsidRPr="00BF0114">
              <w:rPr>
                <w:rFonts w:ascii="Arial" w:hAnsi="Arial" w:cs="Arial"/>
              </w:rPr>
              <w:t xml:space="preserve"> overeen</w:t>
            </w:r>
            <w:r>
              <w:rPr>
                <w:rFonts w:ascii="Arial" w:hAnsi="Arial" w:cs="Arial"/>
              </w:rPr>
              <w:t xml:space="preserve">komst eindigt dan van rechtswege op </w:t>
            </w:r>
            <w:r w:rsidR="00004845">
              <w:rPr>
                <w:rFonts w:ascii="Arial" w:hAnsi="Arial" w:cs="Arial"/>
              </w:rPr>
              <w:t>31 </w:t>
            </w:r>
            <w:r w:rsidR="00004845" w:rsidRPr="00B36381">
              <w:rPr>
                <w:rFonts w:ascii="Arial" w:hAnsi="Arial" w:cs="Arial"/>
              </w:rPr>
              <w:t>maart</w:t>
            </w:r>
            <w:r w:rsidR="00EA5082" w:rsidRPr="00B36381">
              <w:rPr>
                <w:rFonts w:ascii="Arial" w:hAnsi="Arial" w:cs="Arial"/>
              </w:rPr>
              <w:t xml:space="preserve"> </w:t>
            </w:r>
            <w:r w:rsidRPr="00B36381">
              <w:rPr>
                <w:rFonts w:ascii="Arial" w:hAnsi="Arial" w:cs="Arial"/>
              </w:rPr>
              <w:t>202</w:t>
            </w:r>
            <w:r w:rsidR="00EA5082" w:rsidRPr="00B36381">
              <w:rPr>
                <w:rFonts w:ascii="Arial" w:hAnsi="Arial" w:cs="Arial"/>
              </w:rPr>
              <w:t>7</w:t>
            </w:r>
            <w:r w:rsidRPr="00B36381">
              <w:rPr>
                <w:rFonts w:ascii="Arial" w:hAnsi="Arial" w:cs="Arial"/>
              </w:rPr>
              <w:t>.</w:t>
            </w:r>
          </w:p>
        </w:tc>
      </w:tr>
      <w:tr w:rsidR="00CE4BB7" w:rsidRPr="00E502C9" w:rsidTr="00CE4BB7">
        <w:trPr>
          <w:trHeight w:val="397"/>
        </w:trPr>
        <w:tc>
          <w:tcPr>
            <w:tcW w:w="8505" w:type="dxa"/>
            <w:gridSpan w:val="2"/>
            <w:tcBorders>
              <w:top w:val="single" w:sz="8" w:space="0" w:color="C0C0C0"/>
            </w:tcBorders>
            <w:shd w:val="clear" w:color="auto" w:fill="E6E6E6"/>
            <w:vAlign w:val="center"/>
          </w:tcPr>
          <w:p w:rsidR="00CE4BB7" w:rsidRPr="00E502C9" w:rsidRDefault="00CE4BB7" w:rsidP="00CE4BB7">
            <w:pPr>
              <w:pStyle w:val="Default"/>
              <w:ind w:left="114" w:right="-28"/>
              <w:rPr>
                <w:rFonts w:ascii="Arial" w:hAnsi="Arial" w:cs="Arial"/>
                <w:b/>
                <w:bCs/>
                <w:sz w:val="20"/>
                <w:szCs w:val="20"/>
              </w:rPr>
            </w:pPr>
            <w:r w:rsidRPr="00E502C9">
              <w:rPr>
                <w:rFonts w:ascii="Arial" w:hAnsi="Arial" w:cs="Arial"/>
                <w:b/>
                <w:bCs/>
                <w:sz w:val="20"/>
                <w:szCs w:val="20"/>
              </w:rPr>
              <w:t>Eindregeling / overdracht</w:t>
            </w:r>
          </w:p>
        </w:tc>
      </w:tr>
      <w:tr w:rsidR="00D52E80" w:rsidRPr="00E502C9" w:rsidTr="0016044C">
        <w:tc>
          <w:tcPr>
            <w:tcW w:w="964" w:type="dxa"/>
            <w:shd w:val="clear" w:color="auto" w:fill="E6E6E6"/>
          </w:tcPr>
          <w:p w:rsidR="00D52E80" w:rsidRPr="00E502C9" w:rsidRDefault="00D52E80" w:rsidP="0016044C">
            <w:pPr>
              <w:numPr>
                <w:ilvl w:val="0"/>
                <w:numId w:val="4"/>
              </w:numPr>
              <w:spacing w:before="90" w:after="54" w:line="240" w:lineRule="exact"/>
              <w:ind w:left="57" w:firstLine="0"/>
              <w:rPr>
                <w:rFonts w:ascii="Arial" w:hAnsi="Arial" w:cs="Arial"/>
              </w:rPr>
            </w:pPr>
          </w:p>
        </w:tc>
        <w:tc>
          <w:tcPr>
            <w:tcW w:w="7541" w:type="dxa"/>
          </w:tcPr>
          <w:p w:rsidR="00D52E80" w:rsidRPr="00E502C9" w:rsidRDefault="00D52E80" w:rsidP="0016044C">
            <w:pPr>
              <w:tabs>
                <w:tab w:val="left" w:pos="142"/>
              </w:tabs>
              <w:spacing w:before="90" w:after="54"/>
              <w:ind w:left="142"/>
              <w:rPr>
                <w:rFonts w:ascii="Arial" w:hAnsi="Arial" w:cs="Arial"/>
              </w:rPr>
            </w:pPr>
            <w:r>
              <w:rPr>
                <w:rFonts w:ascii="Arial" w:hAnsi="Arial" w:cs="Arial"/>
              </w:rPr>
              <w:t>Aan het eind van de duur van de overeenkomst dient de contractant zoveel als in redelijkheid mogelijk is, mee te werken aan een soepele overgang naar de nieuwe contractant.</w:t>
            </w:r>
          </w:p>
        </w:tc>
      </w:tr>
      <w:tr w:rsidR="00D52E80" w:rsidRPr="00E502C9" w:rsidTr="0016044C">
        <w:tc>
          <w:tcPr>
            <w:tcW w:w="964" w:type="dxa"/>
            <w:tcBorders>
              <w:bottom w:val="single" w:sz="8" w:space="0" w:color="C0C0C0"/>
            </w:tcBorders>
            <w:shd w:val="clear" w:color="auto" w:fill="E6E6E6"/>
          </w:tcPr>
          <w:p w:rsidR="00D52E80" w:rsidRPr="00151096" w:rsidRDefault="00D52E80" w:rsidP="0016044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151096" w:rsidRDefault="00D52E80" w:rsidP="0016044C">
            <w:pPr>
              <w:tabs>
                <w:tab w:val="left" w:pos="142"/>
              </w:tabs>
              <w:spacing w:before="90" w:after="54"/>
              <w:ind w:left="142"/>
              <w:rPr>
                <w:rFonts w:ascii="Arial" w:hAnsi="Arial" w:cs="Arial"/>
                <w:iCs/>
              </w:rPr>
            </w:pPr>
            <w:r>
              <w:rPr>
                <w:rFonts w:ascii="Arial" w:hAnsi="Arial" w:cs="Arial"/>
                <w:iCs/>
              </w:rPr>
              <w:t xml:space="preserve">Na afloop van het contract zorgt opdrachtnemer dat de automaten gerecycled, dan wel opnieuw ingezet worden. </w:t>
            </w:r>
          </w:p>
        </w:tc>
      </w:tr>
      <w:tr w:rsidR="00D52E80" w:rsidRPr="00E502C9" w:rsidTr="0016044C">
        <w:tc>
          <w:tcPr>
            <w:tcW w:w="964" w:type="dxa"/>
            <w:tcBorders>
              <w:bottom w:val="single" w:sz="8" w:space="0" w:color="C0C0C0"/>
            </w:tcBorders>
            <w:shd w:val="clear" w:color="auto" w:fill="E6E6E6"/>
          </w:tcPr>
          <w:p w:rsidR="00D52E80" w:rsidRPr="00151096" w:rsidRDefault="00D52E80" w:rsidP="0016044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Default="00D52E80" w:rsidP="00B36381">
            <w:pPr>
              <w:tabs>
                <w:tab w:val="left" w:pos="142"/>
              </w:tabs>
              <w:spacing w:before="90" w:after="54"/>
              <w:ind w:left="142"/>
              <w:rPr>
                <w:rFonts w:ascii="Arial" w:hAnsi="Arial" w:cs="Arial"/>
                <w:iCs/>
              </w:rPr>
            </w:pPr>
            <w:r>
              <w:rPr>
                <w:rFonts w:ascii="Arial" w:hAnsi="Arial" w:cs="Arial"/>
                <w:iCs/>
              </w:rPr>
              <w:t xml:space="preserve">Voorraad </w:t>
            </w:r>
            <w:r w:rsidR="00B36381">
              <w:rPr>
                <w:rFonts w:ascii="Arial" w:hAnsi="Arial" w:cs="Arial"/>
                <w:iCs/>
              </w:rPr>
              <w:t>ver</w:t>
            </w:r>
            <w:r>
              <w:rPr>
                <w:rFonts w:ascii="Arial" w:hAnsi="Arial" w:cs="Arial"/>
                <w:iCs/>
              </w:rPr>
              <w:t>bruiksartikelen</w:t>
            </w:r>
            <w:r w:rsidR="00B36381">
              <w:rPr>
                <w:rFonts w:ascii="Arial" w:hAnsi="Arial" w:cs="Arial"/>
                <w:iCs/>
              </w:rPr>
              <w:t xml:space="preserve"> (onaangebroken verpakkingen)</w:t>
            </w:r>
            <w:r>
              <w:rPr>
                <w:rFonts w:ascii="Arial" w:hAnsi="Arial" w:cs="Arial"/>
                <w:iCs/>
              </w:rPr>
              <w:t>, die na afloop van het contract overgebleven zijn, worden door opdrachtnemer retour genomen</w:t>
            </w:r>
            <w:r w:rsidR="00B36381">
              <w:rPr>
                <w:rFonts w:ascii="Arial" w:hAnsi="Arial" w:cs="Arial"/>
                <w:iCs/>
              </w:rPr>
              <w:t xml:space="preserve"> en gecrediteerd</w:t>
            </w:r>
            <w:r>
              <w:rPr>
                <w:rFonts w:ascii="Arial" w:hAnsi="Arial" w:cs="Arial"/>
                <w:iCs/>
              </w:rPr>
              <w:t>.</w:t>
            </w:r>
          </w:p>
        </w:tc>
      </w:tr>
      <w:tr w:rsidR="00D52E80" w:rsidRPr="00E502C9" w:rsidTr="0078154E">
        <w:trPr>
          <w:trHeight w:val="397"/>
        </w:trPr>
        <w:tc>
          <w:tcPr>
            <w:tcW w:w="8505" w:type="dxa"/>
            <w:gridSpan w:val="2"/>
            <w:tcBorders>
              <w:top w:val="single" w:sz="8" w:space="0" w:color="C0C0C0"/>
            </w:tcBorders>
            <w:shd w:val="clear" w:color="auto" w:fill="E6E6E6"/>
            <w:vAlign w:val="center"/>
          </w:tcPr>
          <w:p w:rsidR="00D52E80" w:rsidRPr="00E502C9" w:rsidRDefault="00D52E80" w:rsidP="0078154E">
            <w:pPr>
              <w:pStyle w:val="Default"/>
              <w:ind w:left="114" w:right="-28"/>
              <w:rPr>
                <w:rFonts w:ascii="Arial" w:hAnsi="Arial" w:cs="Arial"/>
                <w:b/>
                <w:bCs/>
                <w:sz w:val="20"/>
                <w:szCs w:val="20"/>
              </w:rPr>
            </w:pPr>
            <w:r>
              <w:rPr>
                <w:rFonts w:ascii="Arial" w:hAnsi="Arial" w:cs="Arial"/>
                <w:b/>
                <w:bCs/>
                <w:sz w:val="20"/>
                <w:szCs w:val="20"/>
              </w:rPr>
              <w:t>Juridisch</w:t>
            </w:r>
          </w:p>
        </w:tc>
      </w:tr>
      <w:tr w:rsidR="00B007AE" w:rsidRPr="00E502C9" w:rsidTr="00B007AE">
        <w:tc>
          <w:tcPr>
            <w:tcW w:w="964" w:type="dxa"/>
            <w:tcBorders>
              <w:bottom w:val="single" w:sz="8" w:space="0" w:color="C0C0C0"/>
            </w:tcBorders>
            <w:shd w:val="clear" w:color="auto" w:fill="E6E6E6"/>
          </w:tcPr>
          <w:p w:rsidR="00B007AE" w:rsidRPr="00E502C9" w:rsidRDefault="00B007AE" w:rsidP="00B007AE">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B007AE" w:rsidRPr="00E502C9" w:rsidRDefault="00B007AE" w:rsidP="00E905F5">
            <w:pPr>
              <w:tabs>
                <w:tab w:val="left" w:pos="142"/>
              </w:tabs>
              <w:spacing w:before="90" w:after="54"/>
              <w:ind w:left="142"/>
              <w:rPr>
                <w:rFonts w:ascii="Arial" w:hAnsi="Arial" w:cs="Arial"/>
              </w:rPr>
            </w:pPr>
            <w:r w:rsidRPr="00004845">
              <w:t>Wanneer opdrachtnemer gedurende de looptijd van het contract niet (meer) aan de eisen zoals gesteld in dit Programma van Eisen voldoet; en dit ook niet binnen drie maanden herstelt of kan herstellen, dan heeft opdrachtgever het recht de overeenkomst zonder verdere ingebrekestelling te beëindigen</w:t>
            </w:r>
            <w:r w:rsidR="00E905F5" w:rsidRPr="00004845">
              <w:t>.</w:t>
            </w:r>
            <w:r w:rsidR="00E905F5" w:rsidRPr="00004845">
              <w:br/>
              <w:t>In dat geval vind</w:t>
            </w:r>
            <w:r w:rsidR="00982F51" w:rsidRPr="00004845">
              <w:t>t</w:t>
            </w:r>
            <w:r w:rsidR="00E905F5" w:rsidRPr="00004845">
              <w:t xml:space="preserve"> </w:t>
            </w:r>
            <w:r w:rsidRPr="00004845">
              <w:t>afrekening van de ko</w:t>
            </w:r>
            <w:r w:rsidR="00E905F5" w:rsidRPr="00004845">
              <w:t>sten plaats conform de overeenkomst</w:t>
            </w:r>
            <w:r w:rsidRPr="00004845">
              <w:t xml:space="preserve">, maar </w:t>
            </w:r>
            <w:r w:rsidR="00E905F5" w:rsidRPr="00004845">
              <w:t>is opdrachtgever geen vergoeding verschuldigd voor eventuele schade in relatie tot de resterende contractperiode.</w:t>
            </w:r>
          </w:p>
        </w:tc>
      </w:tr>
      <w:tr w:rsidR="00D52E80" w:rsidRPr="00E502C9" w:rsidTr="00170735">
        <w:tc>
          <w:tcPr>
            <w:tcW w:w="964" w:type="dxa"/>
            <w:tcBorders>
              <w:bottom w:val="single" w:sz="8" w:space="0" w:color="C0C0C0"/>
            </w:tcBorders>
            <w:shd w:val="clear" w:color="auto" w:fill="E6E6E6"/>
          </w:tcPr>
          <w:p w:rsidR="00D52E80" w:rsidRPr="00E502C9" w:rsidRDefault="00D52E80" w:rsidP="00170735">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D52E80" w:rsidRPr="00E502C9" w:rsidRDefault="00D52E80" w:rsidP="003147FB">
            <w:pPr>
              <w:tabs>
                <w:tab w:val="left" w:pos="142"/>
              </w:tabs>
              <w:spacing w:before="90" w:after="54"/>
              <w:ind w:left="142"/>
              <w:rPr>
                <w:rFonts w:ascii="Arial" w:hAnsi="Arial" w:cs="Arial"/>
              </w:rPr>
            </w:pPr>
            <w:r>
              <w:rPr>
                <w:rFonts w:ascii="Arial" w:hAnsi="Arial" w:cs="Arial"/>
              </w:rPr>
              <w:t xml:space="preserve">Op de opdracht/overeenkomst zijn </w:t>
            </w:r>
            <w:r w:rsidRPr="00E502C9">
              <w:rPr>
                <w:rFonts w:ascii="Arial" w:hAnsi="Arial" w:cs="Arial"/>
              </w:rPr>
              <w:t xml:space="preserve">de </w:t>
            </w:r>
            <w:r w:rsidRPr="00E502C9">
              <w:rPr>
                <w:rFonts w:ascii="Arial" w:hAnsi="Arial" w:cs="Arial"/>
                <w:i/>
              </w:rPr>
              <w:t>VNG</w:t>
            </w:r>
            <w:r>
              <w:rPr>
                <w:rFonts w:ascii="Arial" w:hAnsi="Arial" w:cs="Arial"/>
                <w:i/>
              </w:rPr>
              <w:t xml:space="preserve"> Model </w:t>
            </w:r>
            <w:r w:rsidRPr="00E502C9">
              <w:rPr>
                <w:rFonts w:ascii="Arial" w:hAnsi="Arial" w:cs="Arial"/>
                <w:i/>
              </w:rPr>
              <w:t>Algemene Inkoopvoorwaarden voor leveringen en diensten</w:t>
            </w:r>
            <w:r>
              <w:rPr>
                <w:rFonts w:ascii="Arial" w:hAnsi="Arial" w:cs="Arial"/>
              </w:rPr>
              <w:t xml:space="preserve"> </w:t>
            </w:r>
            <w:r w:rsidRPr="00E502C9">
              <w:rPr>
                <w:rFonts w:ascii="Arial" w:hAnsi="Arial" w:cs="Arial"/>
              </w:rPr>
              <w:t xml:space="preserve">(zie </w:t>
            </w:r>
            <w:r w:rsidRPr="00BE0A58">
              <w:rPr>
                <w:rFonts w:ascii="Arial" w:hAnsi="Arial" w:cs="Arial"/>
                <w:i/>
              </w:rPr>
              <w:t>Bijlage V</w:t>
            </w:r>
            <w:r w:rsidRPr="00E502C9">
              <w:rPr>
                <w:rFonts w:ascii="Arial" w:hAnsi="Arial" w:cs="Arial"/>
              </w:rPr>
              <w:t>)</w:t>
            </w:r>
            <w:r>
              <w:rPr>
                <w:rFonts w:ascii="Arial" w:hAnsi="Arial" w:cs="Arial"/>
              </w:rPr>
              <w:t xml:space="preserve"> van toepassing</w:t>
            </w:r>
            <w:r w:rsidRPr="00E502C9">
              <w:rPr>
                <w:rFonts w:ascii="Arial" w:hAnsi="Arial" w:cs="Arial"/>
              </w:rPr>
              <w:t>.</w:t>
            </w:r>
          </w:p>
        </w:tc>
      </w:tr>
      <w:tr w:rsidR="00D52E80" w:rsidRPr="00E502C9" w:rsidTr="00170735">
        <w:trPr>
          <w:trHeight w:val="397"/>
        </w:trPr>
        <w:tc>
          <w:tcPr>
            <w:tcW w:w="8505" w:type="dxa"/>
            <w:gridSpan w:val="2"/>
            <w:tcBorders>
              <w:top w:val="single" w:sz="8" w:space="0" w:color="C0C0C0"/>
            </w:tcBorders>
            <w:shd w:val="clear" w:color="auto" w:fill="auto"/>
            <w:vAlign w:val="center"/>
          </w:tcPr>
          <w:p w:rsidR="00D52E80" w:rsidRPr="00E502C9" w:rsidRDefault="00D52E80" w:rsidP="00170735">
            <w:pPr>
              <w:tabs>
                <w:tab w:val="left" w:pos="142"/>
              </w:tabs>
              <w:spacing w:before="90" w:after="54"/>
              <w:ind w:left="142"/>
              <w:rPr>
                <w:rFonts w:ascii="Arial" w:hAnsi="Arial" w:cs="Arial"/>
              </w:rPr>
            </w:pPr>
            <w:r w:rsidRPr="00E502C9">
              <w:rPr>
                <w:rFonts w:ascii="Arial" w:hAnsi="Arial" w:cs="Arial"/>
              </w:rPr>
              <w:t xml:space="preserve">Voor de onderdelen van </w:t>
            </w:r>
            <w:r>
              <w:rPr>
                <w:rFonts w:ascii="Arial" w:hAnsi="Arial" w:cs="Arial"/>
              </w:rPr>
              <w:t xml:space="preserve">de </w:t>
            </w:r>
            <w:r w:rsidRPr="00E502C9">
              <w:rPr>
                <w:rFonts w:ascii="Arial" w:hAnsi="Arial" w:cs="Arial"/>
                <w:i/>
              </w:rPr>
              <w:t>algemene inkoopvoorwaarden</w:t>
            </w:r>
            <w:r w:rsidRPr="00E502C9">
              <w:rPr>
                <w:rFonts w:ascii="Arial" w:hAnsi="Arial" w:cs="Arial"/>
              </w:rPr>
              <w:t xml:space="preserve"> waarmee niet (direct) kan worden ingestemd, dienen uiterlijk </w:t>
            </w:r>
            <w:r w:rsidRPr="005D1A0B">
              <w:rPr>
                <w:rFonts w:ascii="Arial" w:hAnsi="Arial" w:cs="Arial"/>
              </w:rPr>
              <w:t xml:space="preserve">op </w:t>
            </w:r>
            <w:r w:rsidR="00574FF0">
              <w:rPr>
                <w:rFonts w:ascii="Arial" w:hAnsi="Arial" w:cs="Arial"/>
              </w:rPr>
              <w:t>29 september 2019</w:t>
            </w:r>
            <w:r>
              <w:rPr>
                <w:rFonts w:ascii="Arial" w:hAnsi="Arial" w:cs="Arial"/>
              </w:rPr>
              <w:t xml:space="preserve"> </w:t>
            </w:r>
            <w:r w:rsidRPr="00E502C9">
              <w:rPr>
                <w:rFonts w:ascii="Arial" w:hAnsi="Arial" w:cs="Arial"/>
              </w:rPr>
              <w:t>tekstvoorstellen te worden aangeleverd, dan wel dient de aard van het bezwaar te worden toegelicht.</w:t>
            </w:r>
          </w:p>
          <w:p w:rsidR="00D52E80" w:rsidRPr="00E502C9" w:rsidRDefault="00D52E80" w:rsidP="001D60EB">
            <w:pPr>
              <w:tabs>
                <w:tab w:val="left" w:pos="142"/>
              </w:tabs>
              <w:spacing w:before="90" w:after="54"/>
              <w:ind w:left="142"/>
              <w:rPr>
                <w:rFonts w:ascii="Arial" w:hAnsi="Arial" w:cs="Arial"/>
                <w:b/>
                <w:bCs/>
                <w:szCs w:val="20"/>
              </w:rPr>
            </w:pPr>
            <w:r w:rsidRPr="00E502C9">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CE4BB7" w:rsidRPr="00E502C9" w:rsidTr="00CE4BB7">
        <w:tc>
          <w:tcPr>
            <w:tcW w:w="964" w:type="dxa"/>
            <w:tcBorders>
              <w:bottom w:val="single" w:sz="8" w:space="0" w:color="C0C0C0"/>
            </w:tcBorders>
            <w:shd w:val="clear" w:color="auto" w:fill="E6E6E6"/>
          </w:tcPr>
          <w:p w:rsidR="00CE4BB7" w:rsidRPr="00E502C9" w:rsidRDefault="00CE4BB7" w:rsidP="00CE4BB7">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CE4BB7" w:rsidRDefault="00CE4BB7" w:rsidP="00CE4BB7">
            <w:pPr>
              <w:tabs>
                <w:tab w:val="left" w:pos="142"/>
              </w:tabs>
              <w:spacing w:before="90" w:after="54"/>
              <w:ind w:left="142"/>
              <w:rPr>
                <w:rFonts w:ascii="Arial" w:hAnsi="Arial" w:cs="Arial"/>
                <w:iCs/>
              </w:rPr>
            </w:pPr>
            <w:r w:rsidRPr="00C30508">
              <w:rPr>
                <w:rFonts w:ascii="Arial" w:hAnsi="Arial" w:cs="Arial"/>
                <w:iCs/>
              </w:rPr>
              <w:t>Op de te sluiten overeenkomst zal het Nederlandse recht van toepassing zijn. Alle geschillen,</w:t>
            </w:r>
            <w:r>
              <w:rPr>
                <w:rFonts w:ascii="Arial" w:hAnsi="Arial" w:cs="Arial"/>
                <w:iCs/>
              </w:rPr>
              <w:t xml:space="preserve"> </w:t>
            </w:r>
            <w:r w:rsidRPr="00C30508">
              <w:rPr>
                <w:rFonts w:ascii="Arial" w:hAnsi="Arial" w:cs="Arial"/>
                <w:iCs/>
              </w:rPr>
              <w:t>ook welke slechts door één der partijen als zodanig worden beschouwd, die tussen partijen</w:t>
            </w:r>
            <w:r>
              <w:rPr>
                <w:rFonts w:ascii="Arial" w:hAnsi="Arial" w:cs="Arial"/>
                <w:iCs/>
              </w:rPr>
              <w:t xml:space="preserve"> </w:t>
            </w:r>
            <w:r w:rsidRPr="00C30508">
              <w:rPr>
                <w:rFonts w:ascii="Arial" w:hAnsi="Arial" w:cs="Arial"/>
                <w:iCs/>
              </w:rPr>
              <w:t xml:space="preserve">mochten ontstaan </w:t>
            </w:r>
            <w:r w:rsidR="00EA5082" w:rsidRPr="00C30508">
              <w:rPr>
                <w:rFonts w:ascii="Arial" w:hAnsi="Arial" w:cs="Arial"/>
                <w:iCs/>
              </w:rPr>
              <w:t>te zake</w:t>
            </w:r>
            <w:r w:rsidRPr="00C30508">
              <w:rPr>
                <w:rFonts w:ascii="Arial" w:hAnsi="Arial" w:cs="Arial"/>
                <w:iCs/>
              </w:rPr>
              <w:t xml:space="preserve"> van het onderhavige contract of de uitvoering daarvan, zowel</w:t>
            </w:r>
            <w:r>
              <w:rPr>
                <w:rFonts w:ascii="Arial" w:hAnsi="Arial" w:cs="Arial"/>
                <w:iCs/>
              </w:rPr>
              <w:t xml:space="preserve"> </w:t>
            </w:r>
            <w:r w:rsidRPr="00C30508">
              <w:rPr>
                <w:rFonts w:ascii="Arial" w:hAnsi="Arial" w:cs="Arial"/>
                <w:iCs/>
              </w:rPr>
              <w:t>die van juridische als die van feitelijke aard, zullen voor beslechting worden voorgelegd</w:t>
            </w:r>
            <w:r>
              <w:rPr>
                <w:rFonts w:ascii="Arial" w:hAnsi="Arial" w:cs="Arial"/>
                <w:iCs/>
              </w:rPr>
              <w:t xml:space="preserve"> </w:t>
            </w:r>
            <w:r w:rsidRPr="00C30508">
              <w:rPr>
                <w:rFonts w:ascii="Arial" w:hAnsi="Arial" w:cs="Arial"/>
                <w:iCs/>
              </w:rPr>
              <w:t xml:space="preserve">aan de rechtbank </w:t>
            </w:r>
            <w:r>
              <w:rPr>
                <w:rFonts w:ascii="Arial" w:hAnsi="Arial" w:cs="Arial"/>
                <w:iCs/>
              </w:rPr>
              <w:t>Limburg</w:t>
            </w:r>
            <w:r w:rsidRPr="00C30508">
              <w:rPr>
                <w:rFonts w:ascii="Arial" w:hAnsi="Arial" w:cs="Arial"/>
                <w:iCs/>
              </w:rPr>
              <w:t>.</w:t>
            </w:r>
          </w:p>
          <w:p w:rsidR="000A1E89" w:rsidRPr="00E502C9" w:rsidRDefault="000A1E89" w:rsidP="00CE4BB7">
            <w:pPr>
              <w:tabs>
                <w:tab w:val="left" w:pos="142"/>
              </w:tabs>
              <w:spacing w:before="90" w:after="54"/>
              <w:ind w:left="142"/>
              <w:rPr>
                <w:rFonts w:ascii="Arial" w:hAnsi="Arial" w:cs="Arial"/>
              </w:rPr>
            </w:pPr>
          </w:p>
        </w:tc>
      </w:tr>
      <w:tr w:rsidR="00CE4BB7" w:rsidRPr="00E502C9" w:rsidTr="00CE4BB7">
        <w:trPr>
          <w:trHeight w:val="397"/>
        </w:trPr>
        <w:tc>
          <w:tcPr>
            <w:tcW w:w="8505" w:type="dxa"/>
            <w:gridSpan w:val="2"/>
            <w:tcBorders>
              <w:top w:val="single" w:sz="8" w:space="0" w:color="C0C0C0"/>
            </w:tcBorders>
            <w:shd w:val="clear" w:color="auto" w:fill="E6E6E6"/>
            <w:vAlign w:val="center"/>
          </w:tcPr>
          <w:p w:rsidR="00CE4BB7" w:rsidRPr="00E502C9" w:rsidRDefault="00CE4BB7" w:rsidP="00CE4BB7">
            <w:pPr>
              <w:pStyle w:val="Default"/>
              <w:ind w:left="114" w:right="-28"/>
              <w:rPr>
                <w:rFonts w:ascii="Arial" w:hAnsi="Arial" w:cs="Arial"/>
                <w:b/>
                <w:bCs/>
                <w:sz w:val="20"/>
                <w:szCs w:val="20"/>
              </w:rPr>
            </w:pPr>
            <w:r>
              <w:rPr>
                <w:rFonts w:ascii="Arial" w:hAnsi="Arial" w:cs="Arial"/>
                <w:b/>
                <w:bCs/>
                <w:sz w:val="20"/>
                <w:szCs w:val="20"/>
              </w:rPr>
              <w:lastRenderedPageBreak/>
              <w:t>Optioneel</w:t>
            </w:r>
            <w:r w:rsidR="00457940">
              <w:rPr>
                <w:rFonts w:ascii="Arial" w:hAnsi="Arial" w:cs="Arial"/>
                <w:b/>
                <w:bCs/>
                <w:sz w:val="20"/>
                <w:szCs w:val="20"/>
              </w:rPr>
              <w:t xml:space="preserve"> aanbieden </w:t>
            </w:r>
            <w:r w:rsidR="00457940" w:rsidRPr="00457940">
              <w:rPr>
                <w:rFonts w:ascii="Arial" w:hAnsi="Arial" w:cs="Arial"/>
                <w:bCs/>
                <w:sz w:val="20"/>
                <w:szCs w:val="20"/>
              </w:rPr>
              <w:t>(op inschrijvingsbiljet)</w:t>
            </w:r>
          </w:p>
        </w:tc>
      </w:tr>
      <w:tr w:rsidR="003C1E8A" w:rsidRPr="00E502C9" w:rsidTr="003C1E8A">
        <w:tc>
          <w:tcPr>
            <w:tcW w:w="964" w:type="dxa"/>
            <w:tcBorders>
              <w:bottom w:val="single" w:sz="8" w:space="0" w:color="C0C0C0"/>
            </w:tcBorders>
            <w:shd w:val="clear" w:color="auto" w:fill="E6E6E6"/>
          </w:tcPr>
          <w:p w:rsidR="003C1E8A" w:rsidRPr="00151096" w:rsidRDefault="003C1E8A" w:rsidP="003C1E8A">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rsidR="003C1E8A" w:rsidRPr="00CE4BB7" w:rsidRDefault="003C1E8A" w:rsidP="003C1E8A">
            <w:pPr>
              <w:tabs>
                <w:tab w:val="left" w:pos="142"/>
              </w:tabs>
              <w:spacing w:before="90" w:after="54"/>
              <w:ind w:left="142"/>
              <w:rPr>
                <w:rFonts w:ascii="Arial" w:hAnsi="Arial" w:cs="Arial"/>
                <w:iCs/>
              </w:rPr>
            </w:pPr>
            <w:r>
              <w:rPr>
                <w:rFonts w:ascii="Arial" w:hAnsi="Arial" w:cs="Arial"/>
                <w:iCs/>
              </w:rPr>
              <w:t>Een ‘f</w:t>
            </w:r>
            <w:r w:rsidRPr="00CE4BB7">
              <w:rPr>
                <w:rFonts w:ascii="Arial" w:hAnsi="Arial" w:cs="Arial"/>
                <w:iCs/>
              </w:rPr>
              <w:t>ull service</w:t>
            </w:r>
            <w:r>
              <w:rPr>
                <w:rFonts w:ascii="Arial" w:hAnsi="Arial" w:cs="Arial"/>
                <w:iCs/>
              </w:rPr>
              <w:t>’-</w:t>
            </w:r>
            <w:r w:rsidRPr="00CE4BB7">
              <w:rPr>
                <w:rFonts w:ascii="Arial" w:hAnsi="Arial" w:cs="Arial"/>
                <w:iCs/>
              </w:rPr>
              <w:t>contract</w:t>
            </w:r>
            <w:r>
              <w:rPr>
                <w:rFonts w:ascii="Arial" w:hAnsi="Arial" w:cs="Arial"/>
                <w:iCs/>
              </w:rPr>
              <w:t>:</w:t>
            </w:r>
            <w:r w:rsidRPr="00CE4BB7">
              <w:rPr>
                <w:rFonts w:ascii="Arial" w:hAnsi="Arial" w:cs="Arial"/>
                <w:iCs/>
              </w:rPr>
              <w:t xml:space="preserve"> </w:t>
            </w:r>
            <w:r>
              <w:rPr>
                <w:rFonts w:ascii="Arial" w:hAnsi="Arial" w:cs="Arial"/>
                <w:iCs/>
              </w:rPr>
              <w:t>b</w:t>
            </w:r>
            <w:r w:rsidRPr="00CE4BB7">
              <w:rPr>
                <w:rFonts w:ascii="Arial" w:hAnsi="Arial" w:cs="Arial"/>
                <w:iCs/>
              </w:rPr>
              <w:t>ijvullen, schoonmaken</w:t>
            </w:r>
            <w:r>
              <w:rPr>
                <w:rFonts w:ascii="Arial" w:hAnsi="Arial" w:cs="Arial"/>
                <w:iCs/>
              </w:rPr>
              <w:t>, preventief en curatief onderhoud</w:t>
            </w:r>
            <w:r w:rsidRPr="00CE4BB7">
              <w:rPr>
                <w:rFonts w:ascii="Arial" w:hAnsi="Arial" w:cs="Arial"/>
                <w:iCs/>
              </w:rPr>
              <w:t xml:space="preserve"> etc. van alle </w:t>
            </w:r>
            <w:r>
              <w:rPr>
                <w:rFonts w:ascii="Arial" w:hAnsi="Arial" w:cs="Arial"/>
                <w:iCs/>
              </w:rPr>
              <w:t xml:space="preserve">geleverde </w:t>
            </w:r>
            <w:r w:rsidRPr="00CE4BB7">
              <w:rPr>
                <w:rFonts w:ascii="Arial" w:hAnsi="Arial" w:cs="Arial"/>
                <w:iCs/>
              </w:rPr>
              <w:t>automaten door opdrachtnemer.</w:t>
            </w:r>
            <w:r>
              <w:rPr>
                <w:rFonts w:ascii="Arial" w:hAnsi="Arial" w:cs="Arial"/>
                <w:iCs/>
              </w:rPr>
              <w:br/>
              <w:t>Opdrachtgever behoudt zich het recht voor om later (na enkele jaren) tijdens de looptijd van de overeenkomst van deze optie gebruik te gaan maken.</w:t>
            </w:r>
          </w:p>
        </w:tc>
      </w:tr>
      <w:tr w:rsidR="0088764F" w:rsidRPr="00E502C9" w:rsidTr="0088764F">
        <w:tc>
          <w:tcPr>
            <w:tcW w:w="964" w:type="dxa"/>
            <w:shd w:val="clear" w:color="auto" w:fill="E6E6E6"/>
          </w:tcPr>
          <w:p w:rsidR="0088764F" w:rsidRPr="00E502C9" w:rsidRDefault="0088764F" w:rsidP="0088764F">
            <w:pPr>
              <w:numPr>
                <w:ilvl w:val="0"/>
                <w:numId w:val="4"/>
              </w:numPr>
              <w:spacing w:before="90" w:after="54" w:line="240" w:lineRule="exact"/>
              <w:ind w:left="57" w:firstLine="0"/>
              <w:rPr>
                <w:rFonts w:ascii="Arial" w:hAnsi="Arial" w:cs="Arial"/>
              </w:rPr>
            </w:pPr>
          </w:p>
        </w:tc>
        <w:tc>
          <w:tcPr>
            <w:tcW w:w="7541" w:type="dxa"/>
          </w:tcPr>
          <w:p w:rsidR="0088764F" w:rsidRPr="00CE4BB7" w:rsidRDefault="0088764F" w:rsidP="005F4F0B">
            <w:pPr>
              <w:tabs>
                <w:tab w:val="left" w:pos="142"/>
              </w:tabs>
              <w:spacing w:before="90" w:after="54"/>
              <w:ind w:left="142"/>
              <w:rPr>
                <w:rFonts w:ascii="Arial" w:hAnsi="Arial" w:cs="Arial"/>
                <w:iCs/>
              </w:rPr>
            </w:pPr>
            <w:r w:rsidRPr="00CE4BB7">
              <w:rPr>
                <w:rFonts w:ascii="Arial" w:hAnsi="Arial" w:cs="Arial"/>
                <w:iCs/>
              </w:rPr>
              <w:t>Lever</w:t>
            </w:r>
            <w:r>
              <w:rPr>
                <w:rFonts w:ascii="Arial" w:hAnsi="Arial" w:cs="Arial"/>
                <w:iCs/>
              </w:rPr>
              <w:t>ing van roer</w:t>
            </w:r>
            <w:r w:rsidRPr="00CE4BB7">
              <w:rPr>
                <w:rFonts w:ascii="Arial" w:hAnsi="Arial" w:cs="Arial"/>
                <w:iCs/>
              </w:rPr>
              <w:t>s</w:t>
            </w:r>
            <w:r>
              <w:rPr>
                <w:rFonts w:ascii="Arial" w:hAnsi="Arial" w:cs="Arial"/>
                <w:iCs/>
              </w:rPr>
              <w:t>ticks (CPLA)</w:t>
            </w:r>
            <w:r w:rsidRPr="00830C5C">
              <w:rPr>
                <w:rFonts w:ascii="Arial" w:hAnsi="Arial" w:cs="Arial"/>
                <w:iCs/>
              </w:rPr>
              <w:t>.</w:t>
            </w:r>
            <w:r w:rsidRPr="002D7A31">
              <w:rPr>
                <w:rFonts w:ascii="Arial" w:hAnsi="Arial" w:cs="Arial"/>
                <w:iCs/>
                <w:color w:val="00B0F0"/>
              </w:rPr>
              <w:t xml:space="preserve"> </w:t>
            </w:r>
            <w:r w:rsidRPr="002D7A31">
              <w:rPr>
                <w:rFonts w:ascii="Arial" w:hAnsi="Arial" w:cs="Arial"/>
                <w:iCs/>
              </w:rPr>
              <w:t xml:space="preserve">Gebaseerd op een afname van </w:t>
            </w:r>
            <w:r w:rsidR="005F4F0B">
              <w:rPr>
                <w:rFonts w:ascii="Arial" w:hAnsi="Arial" w:cs="Arial"/>
                <w:iCs/>
              </w:rPr>
              <w:t>108.000</w:t>
            </w:r>
            <w:r w:rsidRPr="002D7A31">
              <w:rPr>
                <w:rFonts w:ascii="Arial" w:hAnsi="Arial" w:cs="Arial"/>
                <w:iCs/>
              </w:rPr>
              <w:t xml:space="preserve"> </w:t>
            </w:r>
            <w:r>
              <w:rPr>
                <w:rFonts w:ascii="Arial" w:hAnsi="Arial" w:cs="Arial"/>
                <w:iCs/>
              </w:rPr>
              <w:t xml:space="preserve">roersticks </w:t>
            </w:r>
            <w:r w:rsidRPr="002D7A31">
              <w:rPr>
                <w:rFonts w:ascii="Arial" w:hAnsi="Arial" w:cs="Arial"/>
                <w:iCs/>
              </w:rPr>
              <w:t>per jaar.</w:t>
            </w:r>
          </w:p>
        </w:tc>
      </w:tr>
      <w:tr w:rsidR="00CE4BB7" w:rsidRPr="00E502C9" w:rsidTr="00CE4BB7">
        <w:tc>
          <w:tcPr>
            <w:tcW w:w="964" w:type="dxa"/>
            <w:shd w:val="clear" w:color="auto" w:fill="E6E6E6"/>
          </w:tcPr>
          <w:p w:rsidR="00CE4BB7" w:rsidRPr="00E502C9" w:rsidRDefault="00CE4BB7" w:rsidP="00CE4BB7">
            <w:pPr>
              <w:numPr>
                <w:ilvl w:val="0"/>
                <w:numId w:val="4"/>
              </w:numPr>
              <w:spacing w:before="90" w:after="54" w:line="240" w:lineRule="exact"/>
              <w:ind w:left="57" w:firstLine="0"/>
              <w:rPr>
                <w:rFonts w:ascii="Arial" w:hAnsi="Arial" w:cs="Arial"/>
              </w:rPr>
            </w:pPr>
          </w:p>
        </w:tc>
        <w:tc>
          <w:tcPr>
            <w:tcW w:w="7541" w:type="dxa"/>
          </w:tcPr>
          <w:p w:rsidR="00EA5082" w:rsidRDefault="00CE4BB7" w:rsidP="0088781A">
            <w:pPr>
              <w:tabs>
                <w:tab w:val="left" w:pos="142"/>
              </w:tabs>
              <w:spacing w:before="90" w:after="54"/>
              <w:ind w:left="142"/>
              <w:rPr>
                <w:rFonts w:ascii="Arial" w:hAnsi="Arial" w:cs="Arial"/>
                <w:iCs/>
              </w:rPr>
            </w:pPr>
            <w:r w:rsidRPr="00CE4BB7">
              <w:rPr>
                <w:rFonts w:ascii="Arial" w:hAnsi="Arial" w:cs="Arial"/>
                <w:iCs/>
              </w:rPr>
              <w:t>Lever</w:t>
            </w:r>
            <w:r w:rsidR="00457940">
              <w:rPr>
                <w:rFonts w:ascii="Arial" w:hAnsi="Arial" w:cs="Arial"/>
                <w:iCs/>
              </w:rPr>
              <w:t xml:space="preserve">ing van </w:t>
            </w:r>
            <w:r w:rsidRPr="00CE4BB7">
              <w:rPr>
                <w:rFonts w:ascii="Arial" w:hAnsi="Arial" w:cs="Arial"/>
                <w:iCs/>
              </w:rPr>
              <w:t xml:space="preserve">rietsuikerbekers </w:t>
            </w:r>
            <w:r w:rsidR="00EA5082">
              <w:rPr>
                <w:rFonts w:ascii="Arial" w:hAnsi="Arial" w:cs="Arial"/>
                <w:iCs/>
              </w:rPr>
              <w:t xml:space="preserve">(inhoud 200cc) </w:t>
            </w:r>
            <w:r w:rsidRPr="00CE4BB7">
              <w:rPr>
                <w:rFonts w:ascii="Arial" w:hAnsi="Arial" w:cs="Arial"/>
                <w:iCs/>
              </w:rPr>
              <w:t xml:space="preserve">met door Peel en Maas geleverde </w:t>
            </w:r>
            <w:r w:rsidRPr="00830C5C">
              <w:rPr>
                <w:rFonts w:ascii="Arial" w:hAnsi="Arial" w:cs="Arial"/>
                <w:iCs/>
              </w:rPr>
              <w:t>opdruk</w:t>
            </w:r>
            <w:r w:rsidR="00EA5082">
              <w:rPr>
                <w:rFonts w:ascii="Arial" w:hAnsi="Arial" w:cs="Arial"/>
                <w:iCs/>
              </w:rPr>
              <w:t xml:space="preserve"> (in overleg kan ook </w:t>
            </w:r>
            <w:r w:rsidR="00982F51">
              <w:rPr>
                <w:rFonts w:ascii="Arial" w:hAnsi="Arial" w:cs="Arial"/>
                <w:iCs/>
              </w:rPr>
              <w:t xml:space="preserve">het logo van of de naam van </w:t>
            </w:r>
            <w:r w:rsidR="00EA5082">
              <w:rPr>
                <w:rFonts w:ascii="Arial" w:hAnsi="Arial" w:cs="Arial"/>
                <w:iCs/>
              </w:rPr>
              <w:t xml:space="preserve">de opdrachtnemer op de bekers vermeldt worden). </w:t>
            </w:r>
          </w:p>
          <w:p w:rsidR="009033E6" w:rsidRPr="00CE4BB7" w:rsidRDefault="00EA5082" w:rsidP="00B3655B">
            <w:pPr>
              <w:tabs>
                <w:tab w:val="left" w:pos="142"/>
              </w:tabs>
              <w:spacing w:before="90" w:after="54"/>
              <w:ind w:left="142"/>
              <w:rPr>
                <w:rFonts w:ascii="Arial" w:hAnsi="Arial" w:cs="Arial"/>
                <w:iCs/>
              </w:rPr>
            </w:pPr>
            <w:r>
              <w:rPr>
                <w:rFonts w:ascii="Arial" w:hAnsi="Arial" w:cs="Arial"/>
                <w:iCs/>
              </w:rPr>
              <w:t>Pr</w:t>
            </w:r>
            <w:r w:rsidR="00CE4BB7" w:rsidRPr="00830C5C">
              <w:rPr>
                <w:rFonts w:ascii="Arial" w:hAnsi="Arial" w:cs="Arial"/>
                <w:iCs/>
              </w:rPr>
              <w:t>ijs</w:t>
            </w:r>
            <w:r>
              <w:rPr>
                <w:rFonts w:ascii="Arial" w:hAnsi="Arial" w:cs="Arial"/>
                <w:iCs/>
              </w:rPr>
              <w:t xml:space="preserve"> g</w:t>
            </w:r>
            <w:r w:rsidR="00CE4BB7" w:rsidRPr="002D7A31">
              <w:rPr>
                <w:rFonts w:ascii="Arial" w:hAnsi="Arial" w:cs="Arial"/>
                <w:iCs/>
              </w:rPr>
              <w:t xml:space="preserve">ebaseerd op </w:t>
            </w:r>
            <w:r w:rsidR="0088781A" w:rsidRPr="002D7A31">
              <w:rPr>
                <w:rFonts w:ascii="Arial" w:hAnsi="Arial" w:cs="Arial"/>
                <w:iCs/>
              </w:rPr>
              <w:t xml:space="preserve">een afname van </w:t>
            </w:r>
            <w:r w:rsidR="00B3655B">
              <w:rPr>
                <w:rFonts w:ascii="Arial" w:hAnsi="Arial" w:cs="Arial"/>
                <w:iCs/>
              </w:rPr>
              <w:t>375.000</w:t>
            </w:r>
            <w:r w:rsidR="00CE4BB7" w:rsidRPr="002D7A31">
              <w:rPr>
                <w:rFonts w:ascii="Arial" w:hAnsi="Arial" w:cs="Arial"/>
                <w:iCs/>
              </w:rPr>
              <w:t xml:space="preserve"> bekers per jaar</w:t>
            </w:r>
            <w:r w:rsidR="00E721CF" w:rsidRPr="002D7A31">
              <w:rPr>
                <w:rFonts w:ascii="Arial" w:hAnsi="Arial" w:cs="Arial"/>
                <w:iCs/>
              </w:rPr>
              <w:t>.</w:t>
            </w:r>
          </w:p>
        </w:tc>
      </w:tr>
    </w:tbl>
    <w:p w:rsidR="00690388" w:rsidRDefault="00690388" w:rsidP="00972EC7">
      <w:pPr>
        <w:ind w:left="567"/>
        <w:rPr>
          <w:rFonts w:ascii="Arial" w:hAnsi="Arial" w:cs="Arial"/>
        </w:rPr>
      </w:pPr>
    </w:p>
    <w:p w:rsidR="00690388" w:rsidRDefault="00690388" w:rsidP="00972EC7">
      <w:pPr>
        <w:ind w:left="567"/>
        <w:rPr>
          <w:rFonts w:ascii="Arial" w:hAnsi="Arial" w:cs="Arial"/>
        </w:rPr>
      </w:pPr>
      <w:r>
        <w:rPr>
          <w:rFonts w:ascii="Arial" w:hAnsi="Arial" w:cs="Arial"/>
        </w:rPr>
        <w:t>Inschrijver verklaart door ondertekening</w:t>
      </w:r>
    </w:p>
    <w:p w:rsidR="00E62493" w:rsidRDefault="00690388" w:rsidP="00C871B0">
      <w:pPr>
        <w:numPr>
          <w:ilvl w:val="0"/>
          <w:numId w:val="13"/>
        </w:numPr>
        <w:tabs>
          <w:tab w:val="left" w:pos="851"/>
        </w:tabs>
        <w:ind w:left="851" w:hanging="284"/>
        <w:rPr>
          <w:rFonts w:ascii="Arial" w:hAnsi="Arial" w:cs="Arial"/>
        </w:rPr>
      </w:pPr>
      <w:r>
        <w:rPr>
          <w:rFonts w:ascii="Arial" w:hAnsi="Arial" w:cs="Arial"/>
        </w:rPr>
        <w:t>dat hij zorgvuldig kennis genomen heeft van alle bovengenoemde eisen;</w:t>
      </w:r>
    </w:p>
    <w:p w:rsidR="00690388" w:rsidRDefault="00690388" w:rsidP="00C871B0">
      <w:pPr>
        <w:numPr>
          <w:ilvl w:val="0"/>
          <w:numId w:val="13"/>
        </w:numPr>
        <w:tabs>
          <w:tab w:val="left" w:pos="851"/>
        </w:tabs>
        <w:ind w:left="851" w:hanging="284"/>
        <w:rPr>
          <w:rFonts w:ascii="Arial" w:hAnsi="Arial" w:cs="Arial"/>
        </w:rPr>
      </w:pPr>
      <w:r>
        <w:rPr>
          <w:rFonts w:ascii="Arial" w:hAnsi="Arial" w:cs="Arial"/>
        </w:rPr>
        <w:t xml:space="preserve">dat hij zijn </w:t>
      </w:r>
      <w:r w:rsidR="00D52E80">
        <w:rPr>
          <w:rFonts w:ascii="Arial" w:hAnsi="Arial" w:cs="Arial"/>
        </w:rPr>
        <w:t xml:space="preserve">automaten en </w:t>
      </w:r>
      <w:r>
        <w:rPr>
          <w:rFonts w:ascii="Arial" w:hAnsi="Arial" w:cs="Arial"/>
        </w:rPr>
        <w:t>dienst</w:t>
      </w:r>
      <w:r w:rsidR="00D52E80">
        <w:rPr>
          <w:rFonts w:ascii="Arial" w:hAnsi="Arial" w:cs="Arial"/>
        </w:rPr>
        <w:t xml:space="preserve">verlening </w:t>
      </w:r>
      <w:r>
        <w:rPr>
          <w:rFonts w:ascii="Arial" w:hAnsi="Arial" w:cs="Arial"/>
        </w:rPr>
        <w:t>volledig in overeenstemming met bovengenoemde eisen zal uitvoeren</w:t>
      </w:r>
    </w:p>
    <w:p w:rsidR="00690388" w:rsidRDefault="00690388" w:rsidP="00C871B0">
      <w:pPr>
        <w:numPr>
          <w:ilvl w:val="0"/>
          <w:numId w:val="13"/>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w:t>
      </w:r>
      <w:r w:rsidR="002D7A31">
        <w:rPr>
          <w:rFonts w:ascii="Arial" w:hAnsi="Arial" w:cs="Arial"/>
          <w:iCs/>
          <w:szCs w:val="20"/>
        </w:rPr>
        <w:t xml:space="preserve">maken </w:t>
      </w:r>
      <w:r>
        <w:rPr>
          <w:rFonts w:ascii="Arial" w:hAnsi="Arial" w:cs="Arial"/>
          <w:iCs/>
          <w:szCs w:val="20"/>
        </w:rPr>
        <w:t xml:space="preserve">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II </w:t>
      </w:r>
      <w:r>
        <w:rPr>
          <w:rFonts w:ascii="Arial" w:hAnsi="Arial" w:cs="Arial"/>
          <w:i/>
          <w:iCs/>
          <w:szCs w:val="20"/>
        </w:rPr>
        <w:t>Inschrijvingsbiljet</w:t>
      </w:r>
      <w:r w:rsidRPr="00E502C9">
        <w:rPr>
          <w:rFonts w:ascii="Arial" w:hAnsi="Arial" w:cs="Arial"/>
          <w:iCs/>
          <w:szCs w:val="20"/>
        </w:rPr>
        <w:t>).</w:t>
      </w:r>
    </w:p>
    <w:p w:rsidR="002F1244" w:rsidRDefault="002F1244" w:rsidP="002F1244">
      <w:pPr>
        <w:pStyle w:val="Lijstalinea"/>
        <w:ind w:left="927"/>
        <w:rPr>
          <w:rFonts w:ascii="Arial" w:hAnsi="Arial" w:cs="Arial"/>
        </w:rPr>
      </w:pPr>
    </w:p>
    <w:p w:rsidR="002F1244" w:rsidRDefault="002F1244" w:rsidP="002F1244">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2F1244" w:rsidTr="002F1244">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Naam</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2F1244">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Functie</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2F1244">
        <w:trPr>
          <w:trHeight w:val="297"/>
        </w:trPr>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Onderneming</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2F1244">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Handtekening</w:t>
            </w:r>
          </w:p>
          <w:p w:rsidR="002F1244" w:rsidRDefault="002F1244" w:rsidP="00621813">
            <w:pPr>
              <w:spacing w:before="90" w:after="54" w:line="312" w:lineRule="auto"/>
              <w:ind w:left="57" w:right="57"/>
              <w:jc w:val="both"/>
              <w:rPr>
                <w:rFonts w:cs="Tahoma"/>
              </w:rPr>
            </w:pPr>
          </w:p>
          <w:p w:rsidR="002F1244" w:rsidRDefault="002F1244" w:rsidP="00621813">
            <w:pPr>
              <w:spacing w:before="90" w:after="54" w:line="312" w:lineRule="auto"/>
              <w:ind w:left="57" w:right="57"/>
              <w:jc w:val="both"/>
              <w:rPr>
                <w:rFonts w:cs="Tahoma"/>
              </w:rPr>
            </w:pPr>
          </w:p>
          <w:p w:rsidR="002F1244" w:rsidRDefault="002F1244" w:rsidP="00621813">
            <w:pPr>
              <w:spacing w:before="90" w:after="54" w:line="312" w:lineRule="auto"/>
              <w:ind w:left="57" w:right="57"/>
              <w:jc w:val="both"/>
              <w:rPr>
                <w:rFonts w:cs="Tahoma"/>
              </w:rPr>
            </w:pP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2F1244">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Plaats en datum</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bl>
    <w:p w:rsidR="00DC197C" w:rsidRPr="00DC197C" w:rsidRDefault="00E6313B" w:rsidP="00DC197C">
      <w:pPr>
        <w:pStyle w:val="Kop1"/>
        <w:numPr>
          <w:ilvl w:val="0"/>
          <w:numId w:val="0"/>
        </w:numPr>
        <w:spacing w:line="240" w:lineRule="exact"/>
        <w:rPr>
          <w:rFonts w:ascii="Arial" w:hAnsi="Arial" w:cs="Arial"/>
          <w:bCs w:val="0"/>
          <w:caps w:val="0"/>
        </w:rPr>
      </w:pPr>
      <w:r>
        <w:br w:type="page"/>
      </w:r>
      <w:bookmarkStart w:id="19" w:name="_Toc259706814"/>
      <w:bookmarkStart w:id="20" w:name="_Toc86485884"/>
      <w:bookmarkStart w:id="21" w:name="_Toc18498537"/>
      <w:r w:rsidR="00DC197C" w:rsidRPr="00DC197C">
        <w:rPr>
          <w:rFonts w:ascii="Arial" w:hAnsi="Arial" w:cs="Arial"/>
          <w:bCs w:val="0"/>
          <w:caps w:val="0"/>
        </w:rPr>
        <w:lastRenderedPageBreak/>
        <w:t>B</w:t>
      </w:r>
      <w:r w:rsidR="00DC197C">
        <w:rPr>
          <w:rFonts w:ascii="Arial" w:hAnsi="Arial" w:cs="Arial"/>
          <w:bCs w:val="0"/>
          <w:caps w:val="0"/>
        </w:rPr>
        <w:t xml:space="preserve">IJLAGE </w:t>
      </w:r>
      <w:r w:rsidR="00F34CDE">
        <w:rPr>
          <w:rFonts w:ascii="Arial" w:hAnsi="Arial" w:cs="Arial"/>
          <w:bCs w:val="0"/>
          <w:caps w:val="0"/>
        </w:rPr>
        <w:t>I</w:t>
      </w:r>
      <w:r w:rsidR="00DC197C">
        <w:rPr>
          <w:rFonts w:ascii="Arial" w:hAnsi="Arial" w:cs="Arial"/>
          <w:bCs w:val="0"/>
          <w:caps w:val="0"/>
        </w:rPr>
        <w:t>V</w:t>
      </w:r>
      <w:r w:rsidR="00DC197C">
        <w:rPr>
          <w:rFonts w:ascii="Arial" w:hAnsi="Arial" w:cs="Arial"/>
          <w:bCs w:val="0"/>
          <w:caps w:val="0"/>
        </w:rPr>
        <w:tab/>
      </w:r>
      <w:bookmarkEnd w:id="19"/>
      <w:r w:rsidR="00DC197C">
        <w:rPr>
          <w:rFonts w:ascii="Arial" w:hAnsi="Arial" w:cs="Arial"/>
          <w:bCs w:val="0"/>
          <w:caps w:val="0"/>
        </w:rPr>
        <w:t>REFERENTIE-OPDRACHT</w:t>
      </w:r>
      <w:bookmarkEnd w:id="21"/>
    </w:p>
    <w:p w:rsidR="00DC197C" w:rsidRDefault="00DC197C" w:rsidP="00DC197C">
      <w:pPr>
        <w:spacing w:line="312" w:lineRule="auto"/>
        <w:ind w:left="567"/>
        <w:jc w:val="both"/>
        <w:rPr>
          <w:rFonts w:cs="Tahoma"/>
        </w:rPr>
      </w:pPr>
    </w:p>
    <w:p w:rsidR="0060048C" w:rsidRDefault="00DC197C" w:rsidP="00DC197C">
      <w:pPr>
        <w:spacing w:line="312" w:lineRule="auto"/>
        <w:ind w:left="567"/>
        <w:jc w:val="both"/>
        <w:rPr>
          <w:rFonts w:ascii="Arial" w:hAnsi="Arial" w:cs="Arial"/>
        </w:rPr>
      </w:pPr>
      <w:r w:rsidRPr="00CE4B1B">
        <w:rPr>
          <w:rFonts w:ascii="Arial" w:hAnsi="Arial" w:cs="Arial"/>
        </w:rPr>
        <w:t>U dient gebruik te maken van onderstaand model voor de beschrijving van een referentie-opdracht om uw vakbekwaamheid aan te tonen (zie paragraaf 4.</w:t>
      </w:r>
      <w:r w:rsidR="0060048C">
        <w:rPr>
          <w:rFonts w:ascii="Arial" w:hAnsi="Arial" w:cs="Arial"/>
        </w:rPr>
        <w:t>2</w:t>
      </w:r>
      <w:r w:rsidRPr="00CE4B1B">
        <w:rPr>
          <w:rFonts w:ascii="Arial" w:hAnsi="Arial" w:cs="Arial"/>
        </w:rPr>
        <w:t>).</w:t>
      </w:r>
      <w:bookmarkEnd w:id="20"/>
    </w:p>
    <w:p w:rsidR="00DC197C" w:rsidRPr="00CE4B1B" w:rsidRDefault="0060048C" w:rsidP="00DC197C">
      <w:pPr>
        <w:spacing w:line="312" w:lineRule="auto"/>
        <w:ind w:left="567"/>
        <w:jc w:val="both"/>
        <w:rPr>
          <w:rFonts w:ascii="Arial" w:hAnsi="Arial" w:cs="Arial"/>
          <w:b/>
        </w:rPr>
      </w:pPr>
      <w:r>
        <w:rPr>
          <w:rFonts w:ascii="Arial" w:hAnsi="Arial" w:cs="Arial"/>
        </w:rPr>
        <w:br/>
        <w:t>Indien nodig om meerdere referentie</w:t>
      </w:r>
      <w:r w:rsidR="006F6A43">
        <w:rPr>
          <w:rFonts w:ascii="Arial" w:hAnsi="Arial" w:cs="Arial"/>
        </w:rPr>
        <w:t>-opdrachten</w:t>
      </w:r>
      <w:r>
        <w:rPr>
          <w:rFonts w:ascii="Arial" w:hAnsi="Arial" w:cs="Arial"/>
        </w:rPr>
        <w:t xml:space="preserve"> te beschrijven deze bijlage meerdere keren gebruiken!</w:t>
      </w:r>
    </w:p>
    <w:p w:rsidR="00DC197C" w:rsidRPr="00CE4B1B" w:rsidRDefault="00DC197C" w:rsidP="00DC197C">
      <w:pPr>
        <w:spacing w:line="312" w:lineRule="auto"/>
        <w:ind w:left="567"/>
        <w:jc w:val="both"/>
        <w:rPr>
          <w:rFonts w:ascii="Arial" w:hAnsi="Arial" w:cs="Arial"/>
          <w:bCs/>
        </w:rPr>
      </w:pPr>
    </w:p>
    <w:p w:rsidR="00DC197C" w:rsidRDefault="00DC197C" w:rsidP="00DC197C">
      <w:pPr>
        <w:spacing w:line="312" w:lineRule="auto"/>
        <w:ind w:left="567"/>
        <w:jc w:val="both"/>
        <w:rPr>
          <w:rFonts w:ascii="Arial" w:hAnsi="Arial" w:cs="Arial"/>
        </w:rPr>
      </w:pPr>
      <w:r w:rsidRPr="00CE4B1B">
        <w:rPr>
          <w:rFonts w:ascii="Arial" w:hAnsi="Arial" w:cs="Arial"/>
          <w:b/>
          <w:bCs/>
        </w:rPr>
        <w:t xml:space="preserve">Opmerking: </w:t>
      </w:r>
      <w:r w:rsidRPr="00CE4B1B">
        <w:rPr>
          <w:rFonts w:ascii="Arial" w:hAnsi="Arial" w:cs="Arial"/>
        </w:rPr>
        <w:t>De aanbestedende dienst behoudt zich het recht voor om zonder tussenkomst van de inschrijver contact op te nemen met de opgegeven referentie(s).</w:t>
      </w:r>
    </w:p>
    <w:p w:rsidR="0060048C" w:rsidRDefault="0060048C" w:rsidP="00DC197C">
      <w:pPr>
        <w:spacing w:line="312" w:lineRule="auto"/>
        <w:ind w:left="567"/>
        <w:jc w:val="both"/>
        <w:rPr>
          <w:rFonts w:ascii="Arial" w:hAnsi="Arial" w:cs="Arial"/>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06"/>
      </w:tblGrid>
      <w:tr w:rsidR="006F6A43" w:rsidTr="00D946DF">
        <w:trPr>
          <w:cantSplit/>
          <w:trHeight w:val="328"/>
        </w:trPr>
        <w:tc>
          <w:tcPr>
            <w:tcW w:w="8506" w:type="dxa"/>
            <w:tcBorders>
              <w:top w:val="single" w:sz="12" w:space="0" w:color="808080"/>
              <w:left w:val="single" w:sz="12" w:space="0" w:color="808080"/>
              <w:bottom w:val="single" w:sz="12" w:space="0" w:color="808080"/>
              <w:right w:val="single" w:sz="12" w:space="0" w:color="808080"/>
            </w:tcBorders>
            <w:shd w:val="clear" w:color="auto" w:fill="CCCCCC"/>
            <w:vAlign w:val="center"/>
          </w:tcPr>
          <w:p w:rsidR="006F6A43" w:rsidRDefault="006F6A43" w:rsidP="006F6A43">
            <w:pPr>
              <w:spacing w:before="90" w:after="54" w:line="312" w:lineRule="auto"/>
              <w:ind w:left="57" w:right="57"/>
              <w:jc w:val="center"/>
              <w:rPr>
                <w:b/>
                <w:bCs/>
                <w:sz w:val="18"/>
              </w:rPr>
            </w:pPr>
            <w:r>
              <w:rPr>
                <w:b/>
                <w:bCs/>
                <w:sz w:val="18"/>
              </w:rPr>
              <w:t>Referentieopdracht</w:t>
            </w:r>
          </w:p>
        </w:tc>
      </w:tr>
    </w:tbl>
    <w:p w:rsidR="0060048C" w:rsidRDefault="0060048C" w:rsidP="00DC197C">
      <w:pPr>
        <w:spacing w:line="312" w:lineRule="auto"/>
        <w:ind w:left="567"/>
        <w:jc w:val="both"/>
        <w:rPr>
          <w:rFonts w:ascii="Arial" w:hAnsi="Arial" w:cs="Arial"/>
        </w:rPr>
      </w:pPr>
    </w:p>
    <w:p w:rsidR="00CE4B1B" w:rsidRPr="00CE4B1B" w:rsidRDefault="00CE4B1B" w:rsidP="00DC197C">
      <w:pPr>
        <w:spacing w:line="312" w:lineRule="auto"/>
        <w:ind w:left="567"/>
        <w:jc w:val="both"/>
        <w:rPr>
          <w:rFonts w:ascii="Arial" w:hAnsi="Arial" w:cs="Arial"/>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DC197C" w:rsidTr="00F34CDE">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DC197C" w:rsidRDefault="00DC197C" w:rsidP="00F34CDE">
            <w:pPr>
              <w:spacing w:before="90" w:after="54" w:line="312" w:lineRule="auto"/>
              <w:ind w:left="57" w:right="57"/>
              <w:jc w:val="center"/>
              <w:rPr>
                <w:b/>
                <w:bCs/>
                <w:sz w:val="18"/>
              </w:rPr>
            </w:pPr>
            <w:bookmarkStart w:id="22" w:name="_Toc86485885"/>
            <w:bookmarkStart w:id="23" w:name="_Ref34035113"/>
            <w:bookmarkStart w:id="24" w:name="_Toc65486319"/>
            <w:r>
              <w:rPr>
                <w:b/>
                <w:bCs/>
                <w:sz w:val="18"/>
              </w:rPr>
              <w:t>Gegevens opdrachtgever</w:t>
            </w:r>
            <w:bookmarkEnd w:id="22"/>
          </w:p>
        </w:tc>
      </w:tr>
      <w:tr w:rsidR="00DC197C" w:rsidTr="00F34CDE">
        <w:trPr>
          <w:cantSplit/>
        </w:trPr>
        <w:tc>
          <w:tcPr>
            <w:tcW w:w="567" w:type="dxa"/>
            <w:vMerge w:val="restart"/>
            <w:tcBorders>
              <w:top w:val="single" w:sz="12" w:space="0" w:color="808080"/>
            </w:tcBorders>
          </w:tcPr>
          <w:p w:rsidR="00DC197C" w:rsidRDefault="00DC197C" w:rsidP="00F34CDE">
            <w:pPr>
              <w:spacing w:before="90" w:after="54" w:line="312" w:lineRule="auto"/>
              <w:ind w:left="57" w:right="57"/>
            </w:pPr>
            <w:r>
              <w:t>1)</w:t>
            </w:r>
          </w:p>
        </w:tc>
        <w:tc>
          <w:tcPr>
            <w:tcW w:w="3686" w:type="dxa"/>
            <w:tcBorders>
              <w:top w:val="single" w:sz="12" w:space="0" w:color="808080"/>
              <w:bottom w:val="nil"/>
            </w:tcBorders>
            <w:shd w:val="clear" w:color="auto" w:fill="E6E6E6"/>
            <w:vAlign w:val="center"/>
          </w:tcPr>
          <w:p w:rsidR="00DC197C" w:rsidRDefault="00DC197C" w:rsidP="00C20805">
            <w:pPr>
              <w:spacing w:before="90" w:after="54" w:line="312" w:lineRule="auto"/>
              <w:ind w:left="57" w:right="57"/>
            </w:pPr>
            <w:r>
              <w:t>Naam opdrachtgeve</w:t>
            </w:r>
            <w:r w:rsidR="00C20805">
              <w:t>r</w:t>
            </w:r>
          </w:p>
        </w:tc>
        <w:tc>
          <w:tcPr>
            <w:tcW w:w="4253" w:type="dxa"/>
            <w:tcBorders>
              <w:top w:val="single" w:sz="12" w:space="0" w:color="808080"/>
            </w:tcBorders>
          </w:tcPr>
          <w:p w:rsidR="00DC197C" w:rsidRDefault="00DC197C" w:rsidP="00F34CDE">
            <w:pPr>
              <w:spacing w:before="90" w:after="54" w:line="312" w:lineRule="auto"/>
              <w:ind w:left="57" w:right="57"/>
            </w:pPr>
          </w:p>
        </w:tc>
      </w:tr>
      <w:tr w:rsidR="00DC197C" w:rsidTr="00F34CDE">
        <w:trPr>
          <w:cantSplit/>
        </w:trPr>
        <w:tc>
          <w:tcPr>
            <w:tcW w:w="567" w:type="dxa"/>
            <w:vMerge/>
          </w:tcPr>
          <w:p w:rsidR="00DC197C" w:rsidRDefault="00DC197C" w:rsidP="00F34CDE">
            <w:pPr>
              <w:spacing w:before="90" w:after="54" w:line="312" w:lineRule="auto"/>
              <w:ind w:left="57" w:right="57"/>
            </w:pPr>
          </w:p>
        </w:tc>
        <w:tc>
          <w:tcPr>
            <w:tcW w:w="3686" w:type="dxa"/>
            <w:tcBorders>
              <w:top w:val="nil"/>
              <w:bottom w:val="nil"/>
            </w:tcBorders>
            <w:shd w:val="clear" w:color="auto" w:fill="E6E6E6"/>
            <w:vAlign w:val="center"/>
          </w:tcPr>
          <w:p w:rsidR="00DC197C" w:rsidRDefault="00DC197C" w:rsidP="00F34CDE">
            <w:pPr>
              <w:spacing w:before="90" w:after="54" w:line="312" w:lineRule="auto"/>
              <w:ind w:left="57" w:right="57"/>
            </w:pPr>
            <w:r>
              <w:t>Adres</w:t>
            </w:r>
          </w:p>
        </w:tc>
        <w:tc>
          <w:tcPr>
            <w:tcW w:w="4253" w:type="dxa"/>
          </w:tcPr>
          <w:p w:rsidR="00DC197C" w:rsidRDefault="00DC197C" w:rsidP="00F34CDE">
            <w:pPr>
              <w:spacing w:before="90" w:after="54" w:line="312" w:lineRule="auto"/>
              <w:ind w:left="57" w:right="57"/>
            </w:pPr>
          </w:p>
        </w:tc>
      </w:tr>
      <w:tr w:rsidR="00DC197C" w:rsidTr="00F34CDE">
        <w:trPr>
          <w:cantSplit/>
        </w:trPr>
        <w:tc>
          <w:tcPr>
            <w:tcW w:w="567" w:type="dxa"/>
            <w:vMerge/>
          </w:tcPr>
          <w:p w:rsidR="00DC197C" w:rsidRDefault="00DC197C" w:rsidP="00F34CDE">
            <w:pPr>
              <w:spacing w:before="90" w:after="54" w:line="312" w:lineRule="auto"/>
              <w:ind w:left="57" w:right="57"/>
            </w:pPr>
          </w:p>
        </w:tc>
        <w:tc>
          <w:tcPr>
            <w:tcW w:w="3686" w:type="dxa"/>
            <w:tcBorders>
              <w:top w:val="nil"/>
              <w:bottom w:val="single" w:sz="8" w:space="0" w:color="C0C0C0"/>
            </w:tcBorders>
            <w:shd w:val="clear" w:color="auto" w:fill="E6E6E6"/>
            <w:vAlign w:val="center"/>
          </w:tcPr>
          <w:p w:rsidR="00DC197C" w:rsidRDefault="00DC197C" w:rsidP="00F34CDE">
            <w:pPr>
              <w:spacing w:before="90" w:after="54" w:line="312" w:lineRule="auto"/>
              <w:ind w:left="57" w:right="57"/>
            </w:pPr>
            <w:r>
              <w:t>Postcode en plaatsnaam</w:t>
            </w:r>
          </w:p>
        </w:tc>
        <w:tc>
          <w:tcPr>
            <w:tcW w:w="4253" w:type="dxa"/>
          </w:tcPr>
          <w:p w:rsidR="00DC197C" w:rsidRDefault="00DC197C" w:rsidP="00F34CDE">
            <w:pPr>
              <w:spacing w:before="90" w:after="54" w:line="312" w:lineRule="auto"/>
              <w:ind w:left="57" w:right="57"/>
            </w:pPr>
          </w:p>
        </w:tc>
      </w:tr>
      <w:tr w:rsidR="00DC197C" w:rsidTr="00F34CDE">
        <w:trPr>
          <w:cantSplit/>
        </w:trPr>
        <w:tc>
          <w:tcPr>
            <w:tcW w:w="567" w:type="dxa"/>
            <w:vMerge w:val="restart"/>
          </w:tcPr>
          <w:p w:rsidR="00DC197C" w:rsidRDefault="00DC197C" w:rsidP="00F34CDE">
            <w:pPr>
              <w:spacing w:before="90" w:after="54" w:line="312" w:lineRule="auto"/>
              <w:ind w:left="57" w:right="57"/>
            </w:pPr>
            <w:r>
              <w:t>2)</w:t>
            </w:r>
          </w:p>
        </w:tc>
        <w:tc>
          <w:tcPr>
            <w:tcW w:w="3686" w:type="dxa"/>
            <w:tcBorders>
              <w:bottom w:val="nil"/>
            </w:tcBorders>
            <w:shd w:val="clear" w:color="auto" w:fill="E6E6E6"/>
            <w:vAlign w:val="center"/>
          </w:tcPr>
          <w:p w:rsidR="00DC197C" w:rsidRDefault="00DC197C" w:rsidP="00F34CDE">
            <w:pPr>
              <w:spacing w:before="90" w:after="54" w:line="312" w:lineRule="auto"/>
              <w:ind w:left="57" w:right="57"/>
            </w:pPr>
            <w:r>
              <w:t>Naam contactpersoon opdrachtgever</w:t>
            </w:r>
          </w:p>
        </w:tc>
        <w:tc>
          <w:tcPr>
            <w:tcW w:w="4253" w:type="dxa"/>
          </w:tcPr>
          <w:p w:rsidR="00DC197C" w:rsidRDefault="00DC197C" w:rsidP="00F34CDE">
            <w:pPr>
              <w:spacing w:before="90" w:after="54" w:line="312" w:lineRule="auto"/>
              <w:ind w:left="57" w:right="57"/>
            </w:pPr>
          </w:p>
        </w:tc>
      </w:tr>
      <w:tr w:rsidR="00DC197C" w:rsidTr="00F34CDE">
        <w:trPr>
          <w:cantSplit/>
          <w:trHeight w:val="255"/>
        </w:trPr>
        <w:tc>
          <w:tcPr>
            <w:tcW w:w="567" w:type="dxa"/>
            <w:vMerge/>
          </w:tcPr>
          <w:p w:rsidR="00DC197C" w:rsidRDefault="00DC197C" w:rsidP="00F34CDE">
            <w:pPr>
              <w:spacing w:before="90" w:after="54" w:line="312" w:lineRule="auto"/>
              <w:ind w:left="57" w:right="57"/>
            </w:pPr>
          </w:p>
        </w:tc>
        <w:tc>
          <w:tcPr>
            <w:tcW w:w="3686" w:type="dxa"/>
            <w:tcBorders>
              <w:top w:val="nil"/>
              <w:bottom w:val="nil"/>
            </w:tcBorders>
            <w:shd w:val="clear" w:color="auto" w:fill="E6E6E6"/>
            <w:vAlign w:val="center"/>
          </w:tcPr>
          <w:p w:rsidR="00DC197C" w:rsidRDefault="00DC197C" w:rsidP="00F34CDE">
            <w:pPr>
              <w:spacing w:before="90" w:after="54" w:line="312" w:lineRule="auto"/>
              <w:ind w:left="57" w:right="57"/>
            </w:pPr>
            <w:r>
              <w:t>Functie</w:t>
            </w:r>
          </w:p>
        </w:tc>
        <w:tc>
          <w:tcPr>
            <w:tcW w:w="4253" w:type="dxa"/>
          </w:tcPr>
          <w:p w:rsidR="00DC197C" w:rsidRDefault="00DC197C" w:rsidP="00F34CDE">
            <w:pPr>
              <w:spacing w:before="90" w:after="54" w:line="312" w:lineRule="auto"/>
              <w:ind w:left="57" w:right="57"/>
            </w:pPr>
          </w:p>
        </w:tc>
      </w:tr>
      <w:tr w:rsidR="00DC197C" w:rsidTr="00F34CDE">
        <w:trPr>
          <w:cantSplit/>
        </w:trPr>
        <w:tc>
          <w:tcPr>
            <w:tcW w:w="567" w:type="dxa"/>
            <w:vMerge/>
          </w:tcPr>
          <w:p w:rsidR="00DC197C" w:rsidRDefault="00DC197C" w:rsidP="00F34CDE">
            <w:pPr>
              <w:spacing w:before="90" w:after="54" w:line="312" w:lineRule="auto"/>
              <w:ind w:left="57" w:right="57"/>
            </w:pPr>
          </w:p>
        </w:tc>
        <w:tc>
          <w:tcPr>
            <w:tcW w:w="3686" w:type="dxa"/>
            <w:tcBorders>
              <w:top w:val="nil"/>
              <w:bottom w:val="nil"/>
            </w:tcBorders>
            <w:shd w:val="clear" w:color="auto" w:fill="E6E6E6"/>
            <w:vAlign w:val="center"/>
          </w:tcPr>
          <w:p w:rsidR="00DC197C" w:rsidRDefault="00DC197C" w:rsidP="00F34CDE">
            <w:pPr>
              <w:spacing w:before="90" w:after="54" w:line="312" w:lineRule="auto"/>
              <w:ind w:left="57" w:right="57"/>
            </w:pPr>
            <w:r>
              <w:t>Telefoonnummer</w:t>
            </w:r>
          </w:p>
        </w:tc>
        <w:tc>
          <w:tcPr>
            <w:tcW w:w="4253" w:type="dxa"/>
          </w:tcPr>
          <w:p w:rsidR="00DC197C" w:rsidRDefault="00DC197C" w:rsidP="00F34CDE">
            <w:pPr>
              <w:spacing w:before="90" w:after="54" w:line="312" w:lineRule="auto"/>
              <w:ind w:left="57" w:right="57"/>
            </w:pPr>
          </w:p>
        </w:tc>
      </w:tr>
      <w:tr w:rsidR="00DC197C" w:rsidTr="00F34CDE">
        <w:trPr>
          <w:cantSplit/>
        </w:trPr>
        <w:tc>
          <w:tcPr>
            <w:tcW w:w="567" w:type="dxa"/>
            <w:vMerge/>
          </w:tcPr>
          <w:p w:rsidR="00DC197C" w:rsidRDefault="00DC197C" w:rsidP="00F34CDE">
            <w:pPr>
              <w:spacing w:before="90" w:after="54" w:line="312" w:lineRule="auto"/>
              <w:ind w:left="57" w:right="57"/>
            </w:pPr>
          </w:p>
        </w:tc>
        <w:tc>
          <w:tcPr>
            <w:tcW w:w="3686" w:type="dxa"/>
            <w:tcBorders>
              <w:top w:val="nil"/>
              <w:bottom w:val="nil"/>
            </w:tcBorders>
            <w:shd w:val="clear" w:color="auto" w:fill="E6E6E6"/>
            <w:vAlign w:val="center"/>
          </w:tcPr>
          <w:p w:rsidR="00DC197C" w:rsidRDefault="00DC197C" w:rsidP="00F34CDE">
            <w:pPr>
              <w:spacing w:before="90" w:after="54" w:line="312" w:lineRule="auto"/>
              <w:ind w:left="57" w:right="57"/>
            </w:pPr>
            <w:r>
              <w:t>E-mailadres</w:t>
            </w:r>
          </w:p>
        </w:tc>
        <w:tc>
          <w:tcPr>
            <w:tcW w:w="4253" w:type="dxa"/>
          </w:tcPr>
          <w:p w:rsidR="00DC197C" w:rsidRDefault="00DC197C" w:rsidP="00F34CDE">
            <w:pPr>
              <w:spacing w:before="90" w:after="54" w:line="312" w:lineRule="auto"/>
              <w:ind w:left="57" w:right="57"/>
            </w:pPr>
          </w:p>
        </w:tc>
      </w:tr>
    </w:tbl>
    <w:p w:rsidR="00DC197C" w:rsidRDefault="00DC197C" w:rsidP="00DC197C">
      <w:pPr>
        <w:spacing w:line="312" w:lineRule="auto"/>
        <w:ind w:left="567"/>
        <w:jc w:val="both"/>
        <w:rPr>
          <w:rFonts w:cs="Tahom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DC197C" w:rsidRPr="0066033B" w:rsidTr="00F34CDE">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DC197C" w:rsidRPr="0066033B" w:rsidRDefault="0066033B" w:rsidP="0066033B">
            <w:pPr>
              <w:spacing w:before="90" w:after="54" w:line="312" w:lineRule="auto"/>
              <w:ind w:left="57" w:right="57"/>
              <w:jc w:val="center"/>
              <w:rPr>
                <w:b/>
                <w:bCs/>
                <w:sz w:val="18"/>
              </w:rPr>
            </w:pPr>
            <w:r w:rsidRPr="0066033B">
              <w:rPr>
                <w:b/>
                <w:bCs/>
                <w:sz w:val="18"/>
              </w:rPr>
              <w:t>Om</w:t>
            </w:r>
            <w:r w:rsidR="004E2CB6" w:rsidRPr="0066033B">
              <w:rPr>
                <w:b/>
                <w:bCs/>
                <w:sz w:val="18"/>
              </w:rPr>
              <w:t xml:space="preserve">schrijving </w:t>
            </w:r>
            <w:r w:rsidR="0060048C" w:rsidRPr="0066033B">
              <w:rPr>
                <w:b/>
                <w:bCs/>
                <w:sz w:val="18"/>
              </w:rPr>
              <w:t>referentieopdracht</w:t>
            </w:r>
          </w:p>
        </w:tc>
      </w:tr>
      <w:tr w:rsidR="00DC197C" w:rsidRPr="0066033B" w:rsidTr="00D0700A">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DC197C" w:rsidRPr="0066033B" w:rsidRDefault="00DC197C" w:rsidP="00F34CDE">
            <w:pPr>
              <w:spacing w:before="90" w:after="54" w:line="312" w:lineRule="auto"/>
              <w:ind w:left="57" w:right="57"/>
            </w:pPr>
            <w:r w:rsidRPr="0066033B">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DC197C" w:rsidRPr="0066033B" w:rsidRDefault="0066033B" w:rsidP="0066033B">
            <w:pPr>
              <w:spacing w:before="90" w:after="54" w:line="312" w:lineRule="auto"/>
              <w:ind w:left="57" w:right="57"/>
            </w:pPr>
            <w:r w:rsidRPr="0066033B">
              <w:t>Plaatsings</w:t>
            </w:r>
            <w:r w:rsidR="00C65A59" w:rsidRPr="0066033B">
              <w:t>datum</w:t>
            </w:r>
            <w:r w:rsidR="00C20805" w:rsidRPr="0066033B">
              <w:t>:</w:t>
            </w:r>
          </w:p>
        </w:tc>
        <w:tc>
          <w:tcPr>
            <w:tcW w:w="4253" w:type="dxa"/>
            <w:tcBorders>
              <w:top w:val="single" w:sz="12" w:space="0" w:color="808080"/>
              <w:left w:val="single" w:sz="8" w:space="0" w:color="C0C0C0"/>
              <w:bottom w:val="single" w:sz="8" w:space="0" w:color="C0C0C0"/>
              <w:right w:val="single" w:sz="8" w:space="0" w:color="C0C0C0"/>
            </w:tcBorders>
            <w:vAlign w:val="center"/>
          </w:tcPr>
          <w:p w:rsidR="00DC197C" w:rsidRPr="0066033B" w:rsidRDefault="00DC197C" w:rsidP="00F34CDE">
            <w:pPr>
              <w:spacing w:before="90" w:after="54" w:line="312" w:lineRule="auto"/>
              <w:ind w:left="57" w:right="57"/>
            </w:pPr>
          </w:p>
        </w:tc>
      </w:tr>
      <w:tr w:rsidR="00DC197C" w:rsidRPr="0066033B" w:rsidTr="00D0700A">
        <w:trPr>
          <w:cantSplit/>
        </w:trPr>
        <w:tc>
          <w:tcPr>
            <w:tcW w:w="567" w:type="dxa"/>
            <w:vMerge/>
            <w:tcBorders>
              <w:top w:val="single" w:sz="8" w:space="0" w:color="C0C0C0"/>
              <w:left w:val="single" w:sz="8" w:space="0" w:color="C0C0C0"/>
              <w:bottom w:val="single" w:sz="8" w:space="0" w:color="C0C0C0"/>
              <w:right w:val="single" w:sz="8" w:space="0" w:color="C0C0C0"/>
            </w:tcBorders>
          </w:tcPr>
          <w:p w:rsidR="00DC197C" w:rsidRPr="0066033B" w:rsidRDefault="00DC197C" w:rsidP="00F34CDE">
            <w:pPr>
              <w:spacing w:before="90" w:after="54" w:line="312" w:lineRule="auto"/>
              <w:ind w:left="57" w:right="57"/>
            </w:pPr>
          </w:p>
        </w:tc>
        <w:tc>
          <w:tcPr>
            <w:tcW w:w="3686" w:type="dxa"/>
            <w:tcBorders>
              <w:top w:val="nil"/>
              <w:left w:val="single" w:sz="8" w:space="0" w:color="C0C0C0"/>
              <w:bottom w:val="nil"/>
              <w:right w:val="single" w:sz="8" w:space="0" w:color="C0C0C0"/>
            </w:tcBorders>
            <w:shd w:val="clear" w:color="auto" w:fill="E6E6E6"/>
          </w:tcPr>
          <w:p w:rsidR="00DC197C" w:rsidRPr="0066033B" w:rsidRDefault="00DC197C" w:rsidP="0060048C">
            <w:pPr>
              <w:spacing w:before="90" w:after="54" w:line="312" w:lineRule="auto"/>
              <w:ind w:left="57" w:right="57"/>
            </w:pPr>
          </w:p>
        </w:tc>
        <w:tc>
          <w:tcPr>
            <w:tcW w:w="4253" w:type="dxa"/>
            <w:tcBorders>
              <w:top w:val="single" w:sz="8" w:space="0" w:color="C0C0C0"/>
              <w:left w:val="single" w:sz="8" w:space="0" w:color="C0C0C0"/>
              <w:bottom w:val="single" w:sz="8" w:space="0" w:color="C0C0C0"/>
              <w:right w:val="single" w:sz="8" w:space="0" w:color="C0C0C0"/>
            </w:tcBorders>
            <w:vAlign w:val="center"/>
          </w:tcPr>
          <w:p w:rsidR="00C20805" w:rsidRPr="0066033B" w:rsidRDefault="00C20805" w:rsidP="00F34CDE">
            <w:pPr>
              <w:spacing w:before="90" w:after="54" w:line="312" w:lineRule="auto"/>
              <w:ind w:left="57" w:right="57"/>
            </w:pPr>
          </w:p>
        </w:tc>
      </w:tr>
      <w:tr w:rsidR="00D0700A" w:rsidRPr="00FE4307" w:rsidTr="00863208">
        <w:trPr>
          <w:cantSplit/>
          <w:trHeight w:val="3266"/>
        </w:trPr>
        <w:tc>
          <w:tcPr>
            <w:tcW w:w="567" w:type="dxa"/>
            <w:tcBorders>
              <w:top w:val="single" w:sz="8" w:space="0" w:color="C0C0C0"/>
              <w:left w:val="single" w:sz="8" w:space="0" w:color="C0C0C0"/>
              <w:bottom w:val="single" w:sz="8" w:space="0" w:color="C0C0C0"/>
              <w:right w:val="single" w:sz="8" w:space="0" w:color="C0C0C0"/>
            </w:tcBorders>
          </w:tcPr>
          <w:p w:rsidR="00D0700A" w:rsidRPr="0066033B" w:rsidRDefault="00D0700A" w:rsidP="00FB652D">
            <w:pPr>
              <w:spacing w:before="90" w:after="54" w:line="312" w:lineRule="auto"/>
              <w:ind w:left="57" w:right="57"/>
            </w:pPr>
            <w:r w:rsidRPr="0066033B">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rsidR="00D0700A" w:rsidRPr="0066033B" w:rsidRDefault="00C65A59" w:rsidP="00C65A59">
            <w:pPr>
              <w:spacing w:before="90" w:after="54" w:line="312" w:lineRule="auto"/>
              <w:ind w:left="57" w:right="57"/>
            </w:pPr>
            <w:r w:rsidRPr="0066033B">
              <w:t xml:space="preserve">Beschrijving </w:t>
            </w:r>
            <w:r w:rsidR="0066033B" w:rsidRPr="0066033B">
              <w:t>opdracht</w:t>
            </w:r>
            <w:r w:rsidRPr="0066033B">
              <w:t>:</w:t>
            </w:r>
            <w:r w:rsidR="0066033B" w:rsidRPr="0066033B">
              <w:br/>
              <w:t xml:space="preserve">o.a. </w:t>
            </w:r>
            <w:r w:rsidR="0066033B" w:rsidRPr="0066033B">
              <w:br/>
              <w:t>- aantal automaten</w:t>
            </w:r>
            <w:r w:rsidR="0066033B" w:rsidRPr="0066033B">
              <w:br/>
              <w:t>- type automaat</w:t>
            </w:r>
            <w:r w:rsidR="0066033B" w:rsidRPr="0066033B">
              <w:br/>
              <w:t>- looptijd overeenkomst</w:t>
            </w:r>
          </w:p>
          <w:p w:rsidR="00C65A59" w:rsidRPr="0066033B" w:rsidRDefault="00C65A59" w:rsidP="00C65A59">
            <w:pPr>
              <w:spacing w:before="90" w:after="54" w:line="312" w:lineRule="auto"/>
              <w:ind w:left="57" w:right="57"/>
            </w:pPr>
          </w:p>
          <w:p w:rsidR="00C65A59" w:rsidRPr="0066033B" w:rsidRDefault="00C65A59" w:rsidP="00C65A59">
            <w:pPr>
              <w:spacing w:before="90" w:after="54" w:line="312"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vAlign w:val="center"/>
          </w:tcPr>
          <w:p w:rsidR="00D0700A" w:rsidRPr="0066033B" w:rsidRDefault="00D0700A" w:rsidP="00FB652D">
            <w:pPr>
              <w:spacing w:before="90" w:after="54" w:line="312" w:lineRule="auto"/>
              <w:ind w:left="57" w:right="57"/>
              <w:rPr>
                <w:bCs/>
              </w:rPr>
            </w:pPr>
          </w:p>
          <w:p w:rsidR="00D0700A" w:rsidRPr="0066033B" w:rsidRDefault="00D0700A" w:rsidP="00FB652D">
            <w:pPr>
              <w:spacing w:before="90" w:after="54" w:line="312" w:lineRule="auto"/>
              <w:ind w:left="57" w:right="57"/>
              <w:rPr>
                <w:bCs/>
              </w:rPr>
            </w:pPr>
          </w:p>
        </w:tc>
      </w:tr>
      <w:tr w:rsidR="00DC197C" w:rsidRPr="00FE4307" w:rsidTr="00863208">
        <w:trPr>
          <w:cantSplit/>
          <w:trHeight w:val="1397"/>
        </w:trPr>
        <w:tc>
          <w:tcPr>
            <w:tcW w:w="567" w:type="dxa"/>
            <w:tcBorders>
              <w:top w:val="single" w:sz="8" w:space="0" w:color="C0C0C0"/>
              <w:left w:val="single" w:sz="8" w:space="0" w:color="C0C0C0"/>
              <w:bottom w:val="single" w:sz="8" w:space="0" w:color="C0C0C0"/>
              <w:right w:val="single" w:sz="8" w:space="0" w:color="C0C0C0"/>
            </w:tcBorders>
          </w:tcPr>
          <w:p w:rsidR="00DC197C" w:rsidRPr="00B36381" w:rsidRDefault="0060048C" w:rsidP="00F34CDE">
            <w:pPr>
              <w:spacing w:before="90" w:after="54" w:line="312" w:lineRule="auto"/>
              <w:ind w:left="57" w:right="57"/>
            </w:pPr>
            <w:r w:rsidRPr="00B36381">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rsidR="004E2CB6" w:rsidRPr="00B36381" w:rsidRDefault="004E2CB6" w:rsidP="00D0700A">
            <w:pPr>
              <w:spacing w:before="90" w:after="54" w:line="312" w:lineRule="auto"/>
              <w:ind w:left="57" w:right="57"/>
              <w:rPr>
                <w:bCs/>
              </w:rPr>
            </w:pPr>
            <w:r w:rsidRPr="00B36381">
              <w:rPr>
                <w:bCs/>
              </w:rPr>
              <w:t>Eventueel a</w:t>
            </w:r>
            <w:r w:rsidR="00DC197C" w:rsidRPr="00B36381">
              <w:rPr>
                <w:bCs/>
              </w:rPr>
              <w:t>anvullende opmerkingen/beschrijving</w:t>
            </w:r>
            <w:r w:rsidR="0060048C" w:rsidRPr="00B36381">
              <w:rPr>
                <w:bCs/>
              </w:rPr>
              <w:t>:</w:t>
            </w:r>
          </w:p>
        </w:tc>
        <w:tc>
          <w:tcPr>
            <w:tcW w:w="4253" w:type="dxa"/>
            <w:tcBorders>
              <w:top w:val="single" w:sz="8" w:space="0" w:color="C0C0C0"/>
              <w:left w:val="single" w:sz="8" w:space="0" w:color="C0C0C0"/>
              <w:bottom w:val="single" w:sz="8" w:space="0" w:color="C0C0C0"/>
              <w:right w:val="single" w:sz="8" w:space="0" w:color="C0C0C0"/>
            </w:tcBorders>
            <w:vAlign w:val="center"/>
          </w:tcPr>
          <w:p w:rsidR="00DC197C" w:rsidRPr="00FE4307" w:rsidRDefault="00DC197C" w:rsidP="00F34CDE">
            <w:pPr>
              <w:spacing w:before="90" w:after="54" w:line="312" w:lineRule="auto"/>
              <w:ind w:left="57" w:right="57"/>
              <w:rPr>
                <w:bCs/>
                <w:highlight w:val="green"/>
              </w:rPr>
            </w:pPr>
          </w:p>
          <w:p w:rsidR="00DC197C" w:rsidRPr="00FE4307" w:rsidRDefault="00DC197C" w:rsidP="00F34CDE">
            <w:pPr>
              <w:spacing w:before="90" w:after="54" w:line="312" w:lineRule="auto"/>
              <w:ind w:left="57" w:right="57"/>
              <w:rPr>
                <w:bCs/>
                <w:highlight w:val="green"/>
              </w:rPr>
            </w:pPr>
          </w:p>
        </w:tc>
      </w:tr>
    </w:tbl>
    <w:p w:rsidR="00DC197C" w:rsidRDefault="00DC197C" w:rsidP="00DC197C">
      <w:pPr>
        <w:spacing w:line="312" w:lineRule="auto"/>
        <w:jc w:val="both"/>
        <w:rPr>
          <w:rFonts w:cs="Tahoma"/>
        </w:rPr>
      </w:pPr>
    </w:p>
    <w:p w:rsidR="004E2CB6" w:rsidRDefault="004E2CB6" w:rsidP="00DC197C">
      <w:pPr>
        <w:spacing w:line="312" w:lineRule="auto"/>
        <w:jc w:val="both"/>
        <w:rPr>
          <w:rFonts w:cs="Tahoma"/>
        </w:rPr>
      </w:pPr>
    </w:p>
    <w:p w:rsidR="00863208" w:rsidRDefault="00863208" w:rsidP="00DC197C">
      <w:pPr>
        <w:spacing w:line="312" w:lineRule="auto"/>
        <w:jc w:val="both"/>
        <w:rPr>
          <w:rFonts w:cs="Tahoma"/>
        </w:rPr>
      </w:pPr>
    </w:p>
    <w:p w:rsidR="00863208" w:rsidRDefault="00863208" w:rsidP="00DC197C">
      <w:pPr>
        <w:spacing w:line="312" w:lineRule="auto"/>
        <w:jc w:val="both"/>
        <w:rPr>
          <w:rFonts w:cs="Tahoma"/>
        </w:rPr>
      </w:pPr>
    </w:p>
    <w:bookmarkEnd w:id="23"/>
    <w:bookmarkEnd w:id="24"/>
    <w:p w:rsidR="002F1244" w:rsidRDefault="002F1244" w:rsidP="002F1244">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2F1244" w:rsidTr="00621813">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Naam</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621813">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Functie</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621813">
        <w:trPr>
          <w:trHeight w:val="297"/>
        </w:trPr>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Onderneming</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621813">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Handtekening</w:t>
            </w:r>
          </w:p>
          <w:p w:rsidR="002F1244" w:rsidRDefault="002F1244" w:rsidP="00621813">
            <w:pPr>
              <w:spacing w:before="90" w:after="54" w:line="312" w:lineRule="auto"/>
              <w:ind w:left="57" w:right="57"/>
              <w:jc w:val="both"/>
              <w:rPr>
                <w:rFonts w:cs="Tahoma"/>
              </w:rPr>
            </w:pPr>
          </w:p>
          <w:p w:rsidR="002F1244" w:rsidRDefault="002F1244" w:rsidP="00621813">
            <w:pPr>
              <w:spacing w:before="90" w:after="54" w:line="312" w:lineRule="auto"/>
              <w:ind w:left="57" w:right="57"/>
              <w:jc w:val="both"/>
              <w:rPr>
                <w:rFonts w:cs="Tahoma"/>
              </w:rPr>
            </w:pPr>
          </w:p>
          <w:p w:rsidR="002F1244" w:rsidRDefault="002F1244" w:rsidP="00621813">
            <w:pPr>
              <w:spacing w:before="90" w:after="54" w:line="312" w:lineRule="auto"/>
              <w:ind w:left="57" w:right="57"/>
              <w:jc w:val="both"/>
              <w:rPr>
                <w:rFonts w:cs="Tahoma"/>
              </w:rPr>
            </w:pP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r w:rsidR="002F1244" w:rsidTr="00621813">
        <w:tc>
          <w:tcPr>
            <w:tcW w:w="1832" w:type="dxa"/>
            <w:shd w:val="clear" w:color="auto" w:fill="E6E6E6"/>
          </w:tcPr>
          <w:p w:rsidR="002F1244" w:rsidRDefault="002F1244" w:rsidP="00621813">
            <w:pPr>
              <w:spacing w:before="90" w:after="54" w:line="312" w:lineRule="auto"/>
              <w:ind w:left="57" w:right="57"/>
              <w:jc w:val="both"/>
              <w:rPr>
                <w:rFonts w:cs="Tahoma"/>
              </w:rPr>
            </w:pPr>
            <w:r>
              <w:rPr>
                <w:rFonts w:cs="Tahoma"/>
              </w:rPr>
              <w:t>Plaats en datum</w:t>
            </w:r>
          </w:p>
        </w:tc>
        <w:tc>
          <w:tcPr>
            <w:tcW w:w="3195" w:type="dxa"/>
            <w:tcBorders>
              <w:right w:val="single" w:sz="8" w:space="0" w:color="C0C0C0"/>
            </w:tcBorders>
          </w:tcPr>
          <w:p w:rsidR="002F1244" w:rsidRDefault="002F1244" w:rsidP="00621813">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2F1244" w:rsidRDefault="002F1244" w:rsidP="00621813">
            <w:pPr>
              <w:spacing w:before="90" w:after="54" w:line="312" w:lineRule="auto"/>
              <w:ind w:left="57" w:right="57"/>
              <w:jc w:val="both"/>
              <w:rPr>
                <w:rFonts w:cs="Tahoma"/>
              </w:rPr>
            </w:pPr>
          </w:p>
        </w:tc>
      </w:tr>
    </w:tbl>
    <w:p w:rsidR="00FE574C" w:rsidRDefault="00FE574C" w:rsidP="00574FF0">
      <w:pPr>
        <w:pStyle w:val="Kop1"/>
        <w:numPr>
          <w:ilvl w:val="0"/>
          <w:numId w:val="0"/>
        </w:numPr>
        <w:spacing w:line="240" w:lineRule="exact"/>
        <w:rPr>
          <w:rFonts w:ascii="Arial" w:hAnsi="Arial" w:cs="Arial"/>
        </w:rPr>
      </w:pPr>
    </w:p>
    <w:sectPr w:rsidR="00FE574C" w:rsidSect="00441226">
      <w:headerReference w:type="default" r:id="rId13"/>
      <w:footerReference w:type="default" r:id="rId14"/>
      <w:pgSz w:w="11909" w:h="16834" w:code="9"/>
      <w:pgMar w:top="2126" w:right="1418" w:bottom="1134" w:left="1418" w:header="0" w:footer="567" w:gutter="0"/>
      <w:paperSrc w:first="258" w:other="258"/>
      <w:pgNumType w:start="29"/>
      <w:cols w:space="708"/>
      <w:noEndnote/>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E3CAC8" w15:done="0"/>
  <w15:commentEx w15:paraId="40D10664" w15:done="0"/>
  <w15:commentEx w15:paraId="0D4087BA" w15:paraIdParent="40D10664" w15:done="0"/>
  <w15:commentEx w15:paraId="12DF574B" w15:done="0"/>
  <w15:commentEx w15:paraId="7A1759AA" w15:done="0"/>
  <w15:commentEx w15:paraId="2BE683AE" w15:paraIdParent="7A1759AA" w15:done="0"/>
  <w15:commentEx w15:paraId="7CF5847B" w15:done="0"/>
  <w15:commentEx w15:paraId="20200E95" w15:done="0"/>
  <w15:commentEx w15:paraId="3FB13BF0" w15:done="0"/>
  <w15:commentEx w15:paraId="32E31EF0" w15:done="0"/>
  <w15:commentEx w15:paraId="70B71DAA" w15:done="0"/>
  <w15:commentEx w15:paraId="6802DC10" w15:done="0"/>
  <w15:commentEx w15:paraId="5D9B1740" w15:done="0"/>
  <w15:commentEx w15:paraId="5A1966DC" w15:done="0"/>
  <w15:commentEx w15:paraId="513448BA" w15:done="0"/>
  <w15:commentEx w15:paraId="187EA43E" w15:done="0"/>
  <w15:commentEx w15:paraId="79771BF9" w15:done="0"/>
  <w15:commentEx w15:paraId="435D516C" w15:done="0"/>
  <w15:commentEx w15:paraId="194C5548" w15:done="0"/>
  <w15:commentEx w15:paraId="5965161A" w15:done="0"/>
  <w15:commentEx w15:paraId="052585D9" w15:done="0"/>
  <w15:commentEx w15:paraId="31FE721D" w15:done="0"/>
  <w15:commentEx w15:paraId="697907AE" w15:done="0"/>
  <w15:commentEx w15:paraId="45355368" w15:done="0"/>
  <w15:commentEx w15:paraId="2A5046CC" w15:done="0"/>
  <w15:commentEx w15:paraId="37E08A35" w15:done="0"/>
  <w15:commentEx w15:paraId="3F7826DE" w15:done="0"/>
  <w15:commentEx w15:paraId="00200F80" w15:done="0"/>
  <w15:commentEx w15:paraId="203C9598" w15:done="0"/>
  <w15:commentEx w15:paraId="63289186" w15:done="0"/>
  <w15:commentEx w15:paraId="59740AE8" w15:done="0"/>
  <w15:commentEx w15:paraId="7BF4EF77" w15:paraIdParent="59740AE8" w15:done="0"/>
  <w15:commentEx w15:paraId="6A6995C4" w15:done="0"/>
  <w15:commentEx w15:paraId="459FB367" w15:done="0"/>
  <w15:commentEx w15:paraId="45AC86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FAA" w:rsidRDefault="008E2FAA">
      <w:r>
        <w:separator/>
      </w:r>
    </w:p>
    <w:p w:rsidR="008E2FAA" w:rsidRDefault="008E2FAA"/>
  </w:endnote>
  <w:endnote w:type="continuationSeparator" w:id="0">
    <w:p w:rsidR="008E2FAA" w:rsidRDefault="008E2FAA">
      <w:r>
        <w:continuationSeparator/>
      </w:r>
    </w:p>
    <w:p w:rsidR="008E2FAA" w:rsidRDefault="008E2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F0" w:rsidRDefault="00574FF0"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PM-2019-FIT-FV-001 d.d. 5 september 2019</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441226">
      <w:rPr>
        <w:rStyle w:val="Paginanummer"/>
        <w:noProof/>
        <w:sz w:val="16"/>
        <w:szCs w:val="16"/>
      </w:rPr>
      <w:t>39</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FAA" w:rsidRDefault="008E2FAA">
      <w:r>
        <w:separator/>
      </w:r>
    </w:p>
    <w:p w:rsidR="008E2FAA" w:rsidRDefault="008E2FAA"/>
  </w:footnote>
  <w:footnote w:type="continuationSeparator" w:id="0">
    <w:p w:rsidR="008E2FAA" w:rsidRDefault="008E2FAA">
      <w:r>
        <w:continuationSeparator/>
      </w:r>
    </w:p>
    <w:p w:rsidR="008E2FAA" w:rsidRDefault="008E2F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F0" w:rsidRDefault="00574FF0">
    <w:pPr>
      <w:pStyle w:val="Koptekst"/>
    </w:pPr>
  </w:p>
  <w:p w:rsidR="00574FF0" w:rsidRDefault="00574FF0">
    <w:pPr>
      <w:pStyle w:val="Koptekst"/>
    </w:pPr>
    <w:r>
      <w:rPr>
        <w:noProof/>
      </w:rPr>
      <w:drawing>
        <wp:anchor distT="0" distB="0" distL="114300" distR="114300" simplePos="0" relativeHeight="251659264" behindDoc="0" locked="0" layoutInCell="1" allowOverlap="1" wp14:anchorId="32791E6F" wp14:editId="6B915A4B">
          <wp:simplePos x="0" y="0"/>
          <wp:positionH relativeFrom="column">
            <wp:posOffset>4903734</wp:posOffset>
          </wp:positionH>
          <wp:positionV relativeFrom="paragraph">
            <wp:posOffset>110371</wp:posOffset>
          </wp:positionV>
          <wp:extent cx="1017270" cy="744855"/>
          <wp:effectExtent l="0" t="0" r="0" b="0"/>
          <wp:wrapNone/>
          <wp:docPr id="2" name="Afbeelding 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5C4"/>
    <w:multiLevelType w:val="hybridMultilevel"/>
    <w:tmpl w:val="48EA8B2E"/>
    <w:lvl w:ilvl="0" w:tplc="437C7220">
      <w:start w:val="1"/>
      <w:numFmt w:val="bullet"/>
      <w:lvlText w:val="-"/>
      <w:lvlJc w:val="left"/>
      <w:pPr>
        <w:ind w:left="862" w:hanging="360"/>
      </w:pPr>
      <w:rPr>
        <w:rFonts w:ascii="Times New Roman" w:eastAsia="Times New Roman" w:hAnsi="Times New Roman"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
    <w:nsid w:val="0B34793E"/>
    <w:multiLevelType w:val="hybridMultilevel"/>
    <w:tmpl w:val="31D089A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nsid w:val="0EB7283B"/>
    <w:multiLevelType w:val="hybridMultilevel"/>
    <w:tmpl w:val="1E8417FE"/>
    <w:lvl w:ilvl="0" w:tplc="FCA884E6">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4">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5">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nsid w:val="15CC5503"/>
    <w:multiLevelType w:val="hybridMultilevel"/>
    <w:tmpl w:val="49A2491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7">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8">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318B699E"/>
    <w:multiLevelType w:val="hybridMultilevel"/>
    <w:tmpl w:val="47B8B12A"/>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10">
    <w:nsid w:val="3960532C"/>
    <w:multiLevelType w:val="hybridMultilevel"/>
    <w:tmpl w:val="1A0A4C60"/>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1">
    <w:nsid w:val="3B7D6571"/>
    <w:multiLevelType w:val="hybridMultilevel"/>
    <w:tmpl w:val="E05E0294"/>
    <w:lvl w:ilvl="0" w:tplc="46546FD6">
      <w:start w:val="1"/>
      <w:numFmt w:val="decimal"/>
      <w:lvlText w:val="%1."/>
      <w:lvlJc w:val="left"/>
      <w:pPr>
        <w:tabs>
          <w:tab w:val="num" w:pos="794"/>
        </w:tabs>
        <w:ind w:left="794" w:hanging="227"/>
      </w:pPr>
      <w:rPr>
        <w:rFonts w:hint="default"/>
      </w:rPr>
    </w:lvl>
    <w:lvl w:ilvl="1" w:tplc="04130019">
      <w:start w:val="1"/>
      <w:numFmt w:val="lowerLetter"/>
      <w:lvlText w:val="%2."/>
      <w:lvlJc w:val="left"/>
      <w:pPr>
        <w:tabs>
          <w:tab w:val="num" w:pos="1440"/>
        </w:tabs>
        <w:ind w:left="1440" w:hanging="360"/>
      </w:pPr>
    </w:lvl>
    <w:lvl w:ilvl="2" w:tplc="D2966D42">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41E063EE"/>
    <w:multiLevelType w:val="hybridMultilevel"/>
    <w:tmpl w:val="EC786B5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3">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4">
    <w:nsid w:val="47D90E5C"/>
    <w:multiLevelType w:val="hybridMultilevel"/>
    <w:tmpl w:val="0264FA18"/>
    <w:lvl w:ilvl="0" w:tplc="2FD0AE9C">
      <w:start w:val="1"/>
      <w:numFmt w:val="decimal"/>
      <w:lvlText w:val="%1)"/>
      <w:lvlJc w:val="left"/>
      <w:pPr>
        <w:ind w:left="417" w:hanging="360"/>
      </w:pPr>
      <w:rPr>
        <w:rFonts w:ascii="Arial" w:eastAsia="Times New Roman" w:hAnsi="Arial" w:cs="Arial"/>
        <w:b w:val="0"/>
        <w:i w:val="0"/>
      </w:rPr>
    </w:lvl>
    <w:lvl w:ilvl="1" w:tplc="04130019" w:tentative="1">
      <w:start w:val="1"/>
      <w:numFmt w:val="lowerLetter"/>
      <w:lvlText w:val="%2."/>
      <w:lvlJc w:val="left"/>
      <w:pPr>
        <w:ind w:left="1137" w:hanging="360"/>
      </w:pPr>
    </w:lvl>
    <w:lvl w:ilvl="2" w:tplc="0413001B" w:tentative="1">
      <w:start w:val="1"/>
      <w:numFmt w:val="lowerRoman"/>
      <w:lvlText w:val="%3."/>
      <w:lvlJc w:val="right"/>
      <w:pPr>
        <w:ind w:left="1857" w:hanging="180"/>
      </w:pPr>
    </w:lvl>
    <w:lvl w:ilvl="3" w:tplc="0413000F" w:tentative="1">
      <w:start w:val="1"/>
      <w:numFmt w:val="decimal"/>
      <w:lvlText w:val="%4."/>
      <w:lvlJc w:val="left"/>
      <w:pPr>
        <w:ind w:left="2577" w:hanging="360"/>
      </w:pPr>
    </w:lvl>
    <w:lvl w:ilvl="4" w:tplc="04130019" w:tentative="1">
      <w:start w:val="1"/>
      <w:numFmt w:val="lowerLetter"/>
      <w:lvlText w:val="%5."/>
      <w:lvlJc w:val="left"/>
      <w:pPr>
        <w:ind w:left="3297" w:hanging="360"/>
      </w:pPr>
    </w:lvl>
    <w:lvl w:ilvl="5" w:tplc="0413001B" w:tentative="1">
      <w:start w:val="1"/>
      <w:numFmt w:val="lowerRoman"/>
      <w:lvlText w:val="%6."/>
      <w:lvlJc w:val="right"/>
      <w:pPr>
        <w:ind w:left="4017" w:hanging="180"/>
      </w:pPr>
    </w:lvl>
    <w:lvl w:ilvl="6" w:tplc="0413000F" w:tentative="1">
      <w:start w:val="1"/>
      <w:numFmt w:val="decimal"/>
      <w:lvlText w:val="%7."/>
      <w:lvlJc w:val="left"/>
      <w:pPr>
        <w:ind w:left="4737" w:hanging="360"/>
      </w:pPr>
    </w:lvl>
    <w:lvl w:ilvl="7" w:tplc="04130019" w:tentative="1">
      <w:start w:val="1"/>
      <w:numFmt w:val="lowerLetter"/>
      <w:lvlText w:val="%8."/>
      <w:lvlJc w:val="left"/>
      <w:pPr>
        <w:ind w:left="5457" w:hanging="360"/>
      </w:pPr>
    </w:lvl>
    <w:lvl w:ilvl="8" w:tplc="0413001B" w:tentative="1">
      <w:start w:val="1"/>
      <w:numFmt w:val="lowerRoman"/>
      <w:lvlText w:val="%9."/>
      <w:lvlJc w:val="right"/>
      <w:pPr>
        <w:ind w:left="6177" w:hanging="180"/>
      </w:pPr>
    </w:lvl>
  </w:abstractNum>
  <w:abstractNum w:abstractNumId="15">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nsid w:val="48E5352E"/>
    <w:multiLevelType w:val="hybridMultilevel"/>
    <w:tmpl w:val="D8A852D2"/>
    <w:lvl w:ilvl="0" w:tplc="04130017">
      <w:start w:val="1"/>
      <w:numFmt w:val="lowerLetter"/>
      <w:lvlText w:val="%1)"/>
      <w:lvlJc w:val="left"/>
      <w:pPr>
        <w:ind w:left="862" w:hanging="360"/>
      </w:pPr>
      <w:rPr>
        <w:rFonts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7">
    <w:nsid w:val="512C4733"/>
    <w:multiLevelType w:val="hybridMultilevel"/>
    <w:tmpl w:val="6664769E"/>
    <w:lvl w:ilvl="0" w:tplc="F2CAB6E0">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8">
    <w:nsid w:val="53BD3276"/>
    <w:multiLevelType w:val="hybridMultilevel"/>
    <w:tmpl w:val="21D201EE"/>
    <w:lvl w:ilvl="0" w:tplc="FCA884E6">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9">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1">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68AC67F6"/>
    <w:multiLevelType w:val="hybridMultilevel"/>
    <w:tmpl w:val="5184906A"/>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23">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4">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25">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6">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9"/>
  </w:num>
  <w:num w:numId="2">
    <w:abstractNumId w:val="7"/>
  </w:num>
  <w:num w:numId="3">
    <w:abstractNumId w:val="26"/>
  </w:num>
  <w:num w:numId="4">
    <w:abstractNumId w:val="11"/>
  </w:num>
  <w:num w:numId="5">
    <w:abstractNumId w:val="25"/>
  </w:num>
  <w:num w:numId="6">
    <w:abstractNumId w:val="4"/>
  </w:num>
  <w:num w:numId="7">
    <w:abstractNumId w:val="13"/>
  </w:num>
  <w:num w:numId="8">
    <w:abstractNumId w:val="5"/>
  </w:num>
  <w:num w:numId="9">
    <w:abstractNumId w:val="23"/>
  </w:num>
  <w:num w:numId="10">
    <w:abstractNumId w:val="24"/>
  </w:num>
  <w:num w:numId="11">
    <w:abstractNumId w:val="2"/>
  </w:num>
  <w:num w:numId="12">
    <w:abstractNumId w:val="18"/>
  </w:num>
  <w:num w:numId="13">
    <w:abstractNumId w:val="20"/>
  </w:num>
  <w:num w:numId="14">
    <w:abstractNumId w:val="12"/>
  </w:num>
  <w:num w:numId="15">
    <w:abstractNumId w:val="9"/>
  </w:num>
  <w:num w:numId="16">
    <w:abstractNumId w:val="3"/>
  </w:num>
  <w:num w:numId="17">
    <w:abstractNumId w:val="17"/>
  </w:num>
  <w:num w:numId="18">
    <w:abstractNumId w:val="8"/>
  </w:num>
  <w:num w:numId="19">
    <w:abstractNumId w:val="10"/>
  </w:num>
  <w:num w:numId="20">
    <w:abstractNumId w:val="22"/>
  </w:num>
  <w:num w:numId="21">
    <w:abstractNumId w:val="1"/>
  </w:num>
  <w:num w:numId="22">
    <w:abstractNumId w:val="6"/>
  </w:num>
  <w:num w:numId="23">
    <w:abstractNumId w:val="0"/>
  </w:num>
  <w:num w:numId="24">
    <w:abstractNumId w:val="16"/>
  </w:num>
  <w:num w:numId="25">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k Meuwissen">
    <w15:presenceInfo w15:providerId="AD" w15:userId="S-1-5-21-483043112-3949044747-822666038-3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3E4"/>
    <w:rsid w:val="000004ED"/>
    <w:rsid w:val="00001A2D"/>
    <w:rsid w:val="000023DC"/>
    <w:rsid w:val="00002DA6"/>
    <w:rsid w:val="00004845"/>
    <w:rsid w:val="00005F2C"/>
    <w:rsid w:val="00006A94"/>
    <w:rsid w:val="00014B37"/>
    <w:rsid w:val="0002003A"/>
    <w:rsid w:val="0002025C"/>
    <w:rsid w:val="000214FF"/>
    <w:rsid w:val="00023C62"/>
    <w:rsid w:val="000254F1"/>
    <w:rsid w:val="00025F40"/>
    <w:rsid w:val="00027842"/>
    <w:rsid w:val="00027D16"/>
    <w:rsid w:val="00027FB2"/>
    <w:rsid w:val="000308E0"/>
    <w:rsid w:val="00030F07"/>
    <w:rsid w:val="0003445B"/>
    <w:rsid w:val="000372B9"/>
    <w:rsid w:val="00037423"/>
    <w:rsid w:val="00037482"/>
    <w:rsid w:val="00037D8F"/>
    <w:rsid w:val="00042EEF"/>
    <w:rsid w:val="00043AAD"/>
    <w:rsid w:val="00043E63"/>
    <w:rsid w:val="000446A5"/>
    <w:rsid w:val="00046C5E"/>
    <w:rsid w:val="00047AB0"/>
    <w:rsid w:val="00050B85"/>
    <w:rsid w:val="00051448"/>
    <w:rsid w:val="00052A78"/>
    <w:rsid w:val="000532D7"/>
    <w:rsid w:val="00055026"/>
    <w:rsid w:val="00055B0F"/>
    <w:rsid w:val="000569DA"/>
    <w:rsid w:val="0005784A"/>
    <w:rsid w:val="0006275D"/>
    <w:rsid w:val="00063333"/>
    <w:rsid w:val="0006357F"/>
    <w:rsid w:val="0006481C"/>
    <w:rsid w:val="000659F5"/>
    <w:rsid w:val="0007035A"/>
    <w:rsid w:val="00071FE6"/>
    <w:rsid w:val="000728E0"/>
    <w:rsid w:val="00072E42"/>
    <w:rsid w:val="000732C7"/>
    <w:rsid w:val="0007431E"/>
    <w:rsid w:val="00075ADE"/>
    <w:rsid w:val="0007614C"/>
    <w:rsid w:val="000763E2"/>
    <w:rsid w:val="00076D41"/>
    <w:rsid w:val="0007731D"/>
    <w:rsid w:val="000777E5"/>
    <w:rsid w:val="0008001F"/>
    <w:rsid w:val="00080BD6"/>
    <w:rsid w:val="00080DF1"/>
    <w:rsid w:val="00082415"/>
    <w:rsid w:val="00082B79"/>
    <w:rsid w:val="00082F4D"/>
    <w:rsid w:val="000846D5"/>
    <w:rsid w:val="00084C2E"/>
    <w:rsid w:val="00085C15"/>
    <w:rsid w:val="0008642F"/>
    <w:rsid w:val="00086838"/>
    <w:rsid w:val="0009192E"/>
    <w:rsid w:val="000920B1"/>
    <w:rsid w:val="00092301"/>
    <w:rsid w:val="00092DC1"/>
    <w:rsid w:val="000942BC"/>
    <w:rsid w:val="00094A57"/>
    <w:rsid w:val="00095CA0"/>
    <w:rsid w:val="00096D5F"/>
    <w:rsid w:val="00097B1A"/>
    <w:rsid w:val="000A1B75"/>
    <w:rsid w:val="000A1E89"/>
    <w:rsid w:val="000A2133"/>
    <w:rsid w:val="000A2A90"/>
    <w:rsid w:val="000A3D21"/>
    <w:rsid w:val="000A41D8"/>
    <w:rsid w:val="000A6B02"/>
    <w:rsid w:val="000A736D"/>
    <w:rsid w:val="000B008E"/>
    <w:rsid w:val="000B2168"/>
    <w:rsid w:val="000B21E3"/>
    <w:rsid w:val="000B306A"/>
    <w:rsid w:val="000B4A27"/>
    <w:rsid w:val="000B4B9E"/>
    <w:rsid w:val="000B64C0"/>
    <w:rsid w:val="000C06C6"/>
    <w:rsid w:val="000C3581"/>
    <w:rsid w:val="000C5543"/>
    <w:rsid w:val="000C5B51"/>
    <w:rsid w:val="000C7095"/>
    <w:rsid w:val="000D0798"/>
    <w:rsid w:val="000D3B87"/>
    <w:rsid w:val="000D3EB7"/>
    <w:rsid w:val="000D4D29"/>
    <w:rsid w:val="000D532B"/>
    <w:rsid w:val="000D78D0"/>
    <w:rsid w:val="000E2F6D"/>
    <w:rsid w:val="000E44F8"/>
    <w:rsid w:val="000E5B22"/>
    <w:rsid w:val="000E5E8E"/>
    <w:rsid w:val="000E5FB0"/>
    <w:rsid w:val="000E77AC"/>
    <w:rsid w:val="000F0437"/>
    <w:rsid w:val="000F174B"/>
    <w:rsid w:val="000F2094"/>
    <w:rsid w:val="000F25C3"/>
    <w:rsid w:val="000F5B4C"/>
    <w:rsid w:val="000F73B4"/>
    <w:rsid w:val="000F78FA"/>
    <w:rsid w:val="0010385D"/>
    <w:rsid w:val="001046A0"/>
    <w:rsid w:val="00105878"/>
    <w:rsid w:val="00105B60"/>
    <w:rsid w:val="00110DF8"/>
    <w:rsid w:val="00115931"/>
    <w:rsid w:val="0011618E"/>
    <w:rsid w:val="00121ADC"/>
    <w:rsid w:val="00122270"/>
    <w:rsid w:val="00124022"/>
    <w:rsid w:val="00124A19"/>
    <w:rsid w:val="00127C5C"/>
    <w:rsid w:val="001314E3"/>
    <w:rsid w:val="00131DD0"/>
    <w:rsid w:val="001334D9"/>
    <w:rsid w:val="00135774"/>
    <w:rsid w:val="0014161A"/>
    <w:rsid w:val="00141877"/>
    <w:rsid w:val="00143BED"/>
    <w:rsid w:val="001465A9"/>
    <w:rsid w:val="00150779"/>
    <w:rsid w:val="00151096"/>
    <w:rsid w:val="001511FA"/>
    <w:rsid w:val="001513FC"/>
    <w:rsid w:val="0015152D"/>
    <w:rsid w:val="001522F4"/>
    <w:rsid w:val="0015435F"/>
    <w:rsid w:val="0015538A"/>
    <w:rsid w:val="00156031"/>
    <w:rsid w:val="0015684C"/>
    <w:rsid w:val="00156D65"/>
    <w:rsid w:val="00156E6D"/>
    <w:rsid w:val="0015749A"/>
    <w:rsid w:val="0016044C"/>
    <w:rsid w:val="00167EA6"/>
    <w:rsid w:val="00170735"/>
    <w:rsid w:val="00171C72"/>
    <w:rsid w:val="00172137"/>
    <w:rsid w:val="00172BB6"/>
    <w:rsid w:val="00173656"/>
    <w:rsid w:val="00173EA6"/>
    <w:rsid w:val="00174032"/>
    <w:rsid w:val="0017471B"/>
    <w:rsid w:val="00176927"/>
    <w:rsid w:val="00177AD3"/>
    <w:rsid w:val="00180DF4"/>
    <w:rsid w:val="001816D4"/>
    <w:rsid w:val="001820E9"/>
    <w:rsid w:val="00182135"/>
    <w:rsid w:val="00185F19"/>
    <w:rsid w:val="001910E3"/>
    <w:rsid w:val="00194F11"/>
    <w:rsid w:val="0019595D"/>
    <w:rsid w:val="00196147"/>
    <w:rsid w:val="001968B3"/>
    <w:rsid w:val="001974BC"/>
    <w:rsid w:val="0019781B"/>
    <w:rsid w:val="001A4D91"/>
    <w:rsid w:val="001A51C7"/>
    <w:rsid w:val="001A6F47"/>
    <w:rsid w:val="001B09D1"/>
    <w:rsid w:val="001B3F18"/>
    <w:rsid w:val="001B4A9B"/>
    <w:rsid w:val="001B5B5C"/>
    <w:rsid w:val="001B75F1"/>
    <w:rsid w:val="001C13FC"/>
    <w:rsid w:val="001C311E"/>
    <w:rsid w:val="001C4C35"/>
    <w:rsid w:val="001C665C"/>
    <w:rsid w:val="001C6959"/>
    <w:rsid w:val="001C7964"/>
    <w:rsid w:val="001D07AB"/>
    <w:rsid w:val="001D1BEC"/>
    <w:rsid w:val="001D60EB"/>
    <w:rsid w:val="001D7F48"/>
    <w:rsid w:val="001E0759"/>
    <w:rsid w:val="001E0C9E"/>
    <w:rsid w:val="001E2E84"/>
    <w:rsid w:val="001E2EE2"/>
    <w:rsid w:val="001E3E01"/>
    <w:rsid w:val="001E4F09"/>
    <w:rsid w:val="001E4FE8"/>
    <w:rsid w:val="001E5B3B"/>
    <w:rsid w:val="001E6734"/>
    <w:rsid w:val="001E74AD"/>
    <w:rsid w:val="001F042C"/>
    <w:rsid w:val="001F2D22"/>
    <w:rsid w:val="001F3633"/>
    <w:rsid w:val="001F3A2F"/>
    <w:rsid w:val="001F49E2"/>
    <w:rsid w:val="002000D8"/>
    <w:rsid w:val="0020042C"/>
    <w:rsid w:val="0020124D"/>
    <w:rsid w:val="00204A01"/>
    <w:rsid w:val="00204C79"/>
    <w:rsid w:val="00204FD3"/>
    <w:rsid w:val="00205786"/>
    <w:rsid w:val="00205E30"/>
    <w:rsid w:val="00205F5E"/>
    <w:rsid w:val="0021028C"/>
    <w:rsid w:val="0021307C"/>
    <w:rsid w:val="0021482B"/>
    <w:rsid w:val="002148DA"/>
    <w:rsid w:val="0021523A"/>
    <w:rsid w:val="00215A1D"/>
    <w:rsid w:val="00215DBA"/>
    <w:rsid w:val="00216216"/>
    <w:rsid w:val="00216409"/>
    <w:rsid w:val="00216A02"/>
    <w:rsid w:val="00216BA3"/>
    <w:rsid w:val="00216DC6"/>
    <w:rsid w:val="00217056"/>
    <w:rsid w:val="00221476"/>
    <w:rsid w:val="00222E0B"/>
    <w:rsid w:val="00225CA4"/>
    <w:rsid w:val="00225DB1"/>
    <w:rsid w:val="00230055"/>
    <w:rsid w:val="002308BE"/>
    <w:rsid w:val="00231259"/>
    <w:rsid w:val="002335A2"/>
    <w:rsid w:val="002351A9"/>
    <w:rsid w:val="0023565C"/>
    <w:rsid w:val="00235A2F"/>
    <w:rsid w:val="00235B26"/>
    <w:rsid w:val="002361E5"/>
    <w:rsid w:val="00240C96"/>
    <w:rsid w:val="002426B8"/>
    <w:rsid w:val="002429AF"/>
    <w:rsid w:val="00246FE9"/>
    <w:rsid w:val="00247B06"/>
    <w:rsid w:val="00250F77"/>
    <w:rsid w:val="00251AA5"/>
    <w:rsid w:val="002524DD"/>
    <w:rsid w:val="00254279"/>
    <w:rsid w:val="00254BC2"/>
    <w:rsid w:val="00256957"/>
    <w:rsid w:val="00257C42"/>
    <w:rsid w:val="002609C3"/>
    <w:rsid w:val="0026127E"/>
    <w:rsid w:val="002651AD"/>
    <w:rsid w:val="002661B6"/>
    <w:rsid w:val="00266DE4"/>
    <w:rsid w:val="00266EB1"/>
    <w:rsid w:val="00267609"/>
    <w:rsid w:val="00273E91"/>
    <w:rsid w:val="00273ECC"/>
    <w:rsid w:val="00277731"/>
    <w:rsid w:val="002779F9"/>
    <w:rsid w:val="002819D6"/>
    <w:rsid w:val="002825EB"/>
    <w:rsid w:val="00283C71"/>
    <w:rsid w:val="00284A2C"/>
    <w:rsid w:val="00285002"/>
    <w:rsid w:val="0029149A"/>
    <w:rsid w:val="002918F9"/>
    <w:rsid w:val="00291A7B"/>
    <w:rsid w:val="0029576B"/>
    <w:rsid w:val="00295FA5"/>
    <w:rsid w:val="002960C2"/>
    <w:rsid w:val="002A24C0"/>
    <w:rsid w:val="002A5CF9"/>
    <w:rsid w:val="002A7B3C"/>
    <w:rsid w:val="002A7C30"/>
    <w:rsid w:val="002B20C3"/>
    <w:rsid w:val="002B42AC"/>
    <w:rsid w:val="002B450A"/>
    <w:rsid w:val="002B6810"/>
    <w:rsid w:val="002C18AA"/>
    <w:rsid w:val="002C209A"/>
    <w:rsid w:val="002C2FEC"/>
    <w:rsid w:val="002C3200"/>
    <w:rsid w:val="002C3613"/>
    <w:rsid w:val="002C4F46"/>
    <w:rsid w:val="002C5FD5"/>
    <w:rsid w:val="002C71AA"/>
    <w:rsid w:val="002D0B3C"/>
    <w:rsid w:val="002D1387"/>
    <w:rsid w:val="002D1E5D"/>
    <w:rsid w:val="002D4D8D"/>
    <w:rsid w:val="002D550C"/>
    <w:rsid w:val="002D55DB"/>
    <w:rsid w:val="002D6D6D"/>
    <w:rsid w:val="002D756A"/>
    <w:rsid w:val="002D7A31"/>
    <w:rsid w:val="002D7ABF"/>
    <w:rsid w:val="002E2EFD"/>
    <w:rsid w:val="002E60DA"/>
    <w:rsid w:val="002E66ED"/>
    <w:rsid w:val="002E6D3B"/>
    <w:rsid w:val="002E7A4F"/>
    <w:rsid w:val="002F030F"/>
    <w:rsid w:val="002F1244"/>
    <w:rsid w:val="002F1388"/>
    <w:rsid w:val="002F1601"/>
    <w:rsid w:val="002F2144"/>
    <w:rsid w:val="002F2B07"/>
    <w:rsid w:val="002F30B9"/>
    <w:rsid w:val="002F5F19"/>
    <w:rsid w:val="002F63A2"/>
    <w:rsid w:val="002F6758"/>
    <w:rsid w:val="002F7A59"/>
    <w:rsid w:val="00300157"/>
    <w:rsid w:val="00300E40"/>
    <w:rsid w:val="00302800"/>
    <w:rsid w:val="0030434C"/>
    <w:rsid w:val="003051CE"/>
    <w:rsid w:val="00305356"/>
    <w:rsid w:val="003059CF"/>
    <w:rsid w:val="00306D6B"/>
    <w:rsid w:val="00307DD5"/>
    <w:rsid w:val="00310D55"/>
    <w:rsid w:val="00312FBF"/>
    <w:rsid w:val="003147FB"/>
    <w:rsid w:val="00317A8C"/>
    <w:rsid w:val="003212F8"/>
    <w:rsid w:val="003227A8"/>
    <w:rsid w:val="00323E72"/>
    <w:rsid w:val="00326BDA"/>
    <w:rsid w:val="00326E10"/>
    <w:rsid w:val="00331D40"/>
    <w:rsid w:val="003326B5"/>
    <w:rsid w:val="003327D0"/>
    <w:rsid w:val="003328E1"/>
    <w:rsid w:val="0033291F"/>
    <w:rsid w:val="0033346E"/>
    <w:rsid w:val="003355ED"/>
    <w:rsid w:val="00336D34"/>
    <w:rsid w:val="003374E7"/>
    <w:rsid w:val="00337CCE"/>
    <w:rsid w:val="00340FA4"/>
    <w:rsid w:val="00341420"/>
    <w:rsid w:val="00342DA0"/>
    <w:rsid w:val="003432D1"/>
    <w:rsid w:val="0034384A"/>
    <w:rsid w:val="00343B3B"/>
    <w:rsid w:val="00344044"/>
    <w:rsid w:val="00345080"/>
    <w:rsid w:val="00345A6A"/>
    <w:rsid w:val="003470DC"/>
    <w:rsid w:val="003500F0"/>
    <w:rsid w:val="00351B2C"/>
    <w:rsid w:val="00352A10"/>
    <w:rsid w:val="0035430B"/>
    <w:rsid w:val="00355D6B"/>
    <w:rsid w:val="00360A8F"/>
    <w:rsid w:val="0036139F"/>
    <w:rsid w:val="00361547"/>
    <w:rsid w:val="003621A5"/>
    <w:rsid w:val="003626C1"/>
    <w:rsid w:val="00363EEE"/>
    <w:rsid w:val="003658E0"/>
    <w:rsid w:val="00365DCF"/>
    <w:rsid w:val="003664C2"/>
    <w:rsid w:val="003704B1"/>
    <w:rsid w:val="00372865"/>
    <w:rsid w:val="0037407F"/>
    <w:rsid w:val="00374336"/>
    <w:rsid w:val="00374CDD"/>
    <w:rsid w:val="00376883"/>
    <w:rsid w:val="00376891"/>
    <w:rsid w:val="003777AF"/>
    <w:rsid w:val="00377F9D"/>
    <w:rsid w:val="00381FA6"/>
    <w:rsid w:val="00382487"/>
    <w:rsid w:val="003837C3"/>
    <w:rsid w:val="0038554B"/>
    <w:rsid w:val="00385723"/>
    <w:rsid w:val="00386584"/>
    <w:rsid w:val="003869A8"/>
    <w:rsid w:val="003879B5"/>
    <w:rsid w:val="003900A5"/>
    <w:rsid w:val="0039062D"/>
    <w:rsid w:val="00390D52"/>
    <w:rsid w:val="003950F7"/>
    <w:rsid w:val="0039534E"/>
    <w:rsid w:val="00395674"/>
    <w:rsid w:val="003963F0"/>
    <w:rsid w:val="0039719D"/>
    <w:rsid w:val="00397CD3"/>
    <w:rsid w:val="003A0D84"/>
    <w:rsid w:val="003A1A38"/>
    <w:rsid w:val="003A3573"/>
    <w:rsid w:val="003A4A91"/>
    <w:rsid w:val="003A5C19"/>
    <w:rsid w:val="003A6583"/>
    <w:rsid w:val="003A7301"/>
    <w:rsid w:val="003B23B9"/>
    <w:rsid w:val="003B3B3A"/>
    <w:rsid w:val="003B498D"/>
    <w:rsid w:val="003B4BEC"/>
    <w:rsid w:val="003B558C"/>
    <w:rsid w:val="003B6630"/>
    <w:rsid w:val="003B6842"/>
    <w:rsid w:val="003B7243"/>
    <w:rsid w:val="003C029C"/>
    <w:rsid w:val="003C09D9"/>
    <w:rsid w:val="003C1E8A"/>
    <w:rsid w:val="003C2EBE"/>
    <w:rsid w:val="003C39A2"/>
    <w:rsid w:val="003C525E"/>
    <w:rsid w:val="003C6A8F"/>
    <w:rsid w:val="003D0C4D"/>
    <w:rsid w:val="003D2C15"/>
    <w:rsid w:val="003D435C"/>
    <w:rsid w:val="003D675C"/>
    <w:rsid w:val="003D6F44"/>
    <w:rsid w:val="003D6F63"/>
    <w:rsid w:val="003D7071"/>
    <w:rsid w:val="003E0AED"/>
    <w:rsid w:val="003E0FCF"/>
    <w:rsid w:val="003E1540"/>
    <w:rsid w:val="003E30DB"/>
    <w:rsid w:val="003E6AE0"/>
    <w:rsid w:val="003F0046"/>
    <w:rsid w:val="003F0BCD"/>
    <w:rsid w:val="003F2C1B"/>
    <w:rsid w:val="003F6F98"/>
    <w:rsid w:val="00401885"/>
    <w:rsid w:val="00402C68"/>
    <w:rsid w:val="004054FE"/>
    <w:rsid w:val="004063BC"/>
    <w:rsid w:val="00406961"/>
    <w:rsid w:val="00406BBC"/>
    <w:rsid w:val="0041039B"/>
    <w:rsid w:val="004118EA"/>
    <w:rsid w:val="0041420A"/>
    <w:rsid w:val="004148F7"/>
    <w:rsid w:val="00422056"/>
    <w:rsid w:val="004226EE"/>
    <w:rsid w:val="00425063"/>
    <w:rsid w:val="00425A9F"/>
    <w:rsid w:val="004278DB"/>
    <w:rsid w:val="004305CC"/>
    <w:rsid w:val="00430BAC"/>
    <w:rsid w:val="00433B44"/>
    <w:rsid w:val="00435D8E"/>
    <w:rsid w:val="004361DB"/>
    <w:rsid w:val="0043693F"/>
    <w:rsid w:val="00437AAD"/>
    <w:rsid w:val="00441226"/>
    <w:rsid w:val="00441AD4"/>
    <w:rsid w:val="00442EF1"/>
    <w:rsid w:val="00443055"/>
    <w:rsid w:val="004440EA"/>
    <w:rsid w:val="0044558E"/>
    <w:rsid w:val="004458CA"/>
    <w:rsid w:val="00445994"/>
    <w:rsid w:val="00450753"/>
    <w:rsid w:val="00451742"/>
    <w:rsid w:val="00451DB0"/>
    <w:rsid w:val="0045202F"/>
    <w:rsid w:val="00452959"/>
    <w:rsid w:val="00452D90"/>
    <w:rsid w:val="004534A2"/>
    <w:rsid w:val="0045566A"/>
    <w:rsid w:val="00455F5D"/>
    <w:rsid w:val="00455F7B"/>
    <w:rsid w:val="004560F9"/>
    <w:rsid w:val="00457940"/>
    <w:rsid w:val="004632DC"/>
    <w:rsid w:val="00463505"/>
    <w:rsid w:val="00463B8E"/>
    <w:rsid w:val="00465254"/>
    <w:rsid w:val="00465408"/>
    <w:rsid w:val="004671E8"/>
    <w:rsid w:val="00470D88"/>
    <w:rsid w:val="0047202D"/>
    <w:rsid w:val="0047295B"/>
    <w:rsid w:val="00473C2C"/>
    <w:rsid w:val="0047432C"/>
    <w:rsid w:val="00474402"/>
    <w:rsid w:val="00475CA6"/>
    <w:rsid w:val="0047717D"/>
    <w:rsid w:val="00484F25"/>
    <w:rsid w:val="004870BE"/>
    <w:rsid w:val="00487EAE"/>
    <w:rsid w:val="004901A3"/>
    <w:rsid w:val="00490395"/>
    <w:rsid w:val="00491E0B"/>
    <w:rsid w:val="00492E5F"/>
    <w:rsid w:val="004948FA"/>
    <w:rsid w:val="004A016A"/>
    <w:rsid w:val="004A08FE"/>
    <w:rsid w:val="004A14B1"/>
    <w:rsid w:val="004A3779"/>
    <w:rsid w:val="004A3A0F"/>
    <w:rsid w:val="004A3AE9"/>
    <w:rsid w:val="004B2883"/>
    <w:rsid w:val="004B309F"/>
    <w:rsid w:val="004B39E7"/>
    <w:rsid w:val="004B3A29"/>
    <w:rsid w:val="004B42A7"/>
    <w:rsid w:val="004B5D5D"/>
    <w:rsid w:val="004B64FF"/>
    <w:rsid w:val="004B71E3"/>
    <w:rsid w:val="004B75F1"/>
    <w:rsid w:val="004C53C9"/>
    <w:rsid w:val="004C69A6"/>
    <w:rsid w:val="004C7D7F"/>
    <w:rsid w:val="004D148F"/>
    <w:rsid w:val="004D293A"/>
    <w:rsid w:val="004D322A"/>
    <w:rsid w:val="004D3244"/>
    <w:rsid w:val="004D473F"/>
    <w:rsid w:val="004D569A"/>
    <w:rsid w:val="004D5A8D"/>
    <w:rsid w:val="004D7A01"/>
    <w:rsid w:val="004E0D45"/>
    <w:rsid w:val="004E0FDB"/>
    <w:rsid w:val="004E2B98"/>
    <w:rsid w:val="004E2CB6"/>
    <w:rsid w:val="004E35AB"/>
    <w:rsid w:val="004E79D7"/>
    <w:rsid w:val="004F0E82"/>
    <w:rsid w:val="004F18EE"/>
    <w:rsid w:val="004F42E0"/>
    <w:rsid w:val="004F52AB"/>
    <w:rsid w:val="004F6149"/>
    <w:rsid w:val="004F6FD6"/>
    <w:rsid w:val="004F7179"/>
    <w:rsid w:val="00502E77"/>
    <w:rsid w:val="00503D3B"/>
    <w:rsid w:val="00504CA2"/>
    <w:rsid w:val="00507BFF"/>
    <w:rsid w:val="005103F5"/>
    <w:rsid w:val="005120E3"/>
    <w:rsid w:val="005216BE"/>
    <w:rsid w:val="00521FBA"/>
    <w:rsid w:val="005222D1"/>
    <w:rsid w:val="005235AF"/>
    <w:rsid w:val="0052366A"/>
    <w:rsid w:val="005260DC"/>
    <w:rsid w:val="0053009D"/>
    <w:rsid w:val="005317DA"/>
    <w:rsid w:val="0053329D"/>
    <w:rsid w:val="00533DFF"/>
    <w:rsid w:val="00534FB3"/>
    <w:rsid w:val="00536A3C"/>
    <w:rsid w:val="00536EF5"/>
    <w:rsid w:val="00537BAE"/>
    <w:rsid w:val="00537E81"/>
    <w:rsid w:val="00541547"/>
    <w:rsid w:val="00541B59"/>
    <w:rsid w:val="00544680"/>
    <w:rsid w:val="005448AF"/>
    <w:rsid w:val="00545CEE"/>
    <w:rsid w:val="00546094"/>
    <w:rsid w:val="00546F32"/>
    <w:rsid w:val="00551B7C"/>
    <w:rsid w:val="0055205F"/>
    <w:rsid w:val="005537C6"/>
    <w:rsid w:val="005539FD"/>
    <w:rsid w:val="00553A06"/>
    <w:rsid w:val="0055473D"/>
    <w:rsid w:val="00554DF4"/>
    <w:rsid w:val="005556F3"/>
    <w:rsid w:val="00555C19"/>
    <w:rsid w:val="00556C3E"/>
    <w:rsid w:val="00557485"/>
    <w:rsid w:val="00560840"/>
    <w:rsid w:val="0056156B"/>
    <w:rsid w:val="00563FF9"/>
    <w:rsid w:val="0056514F"/>
    <w:rsid w:val="00565CF2"/>
    <w:rsid w:val="00566644"/>
    <w:rsid w:val="00566E93"/>
    <w:rsid w:val="00567201"/>
    <w:rsid w:val="00567CD3"/>
    <w:rsid w:val="005707B1"/>
    <w:rsid w:val="005708E6"/>
    <w:rsid w:val="00572015"/>
    <w:rsid w:val="005723E5"/>
    <w:rsid w:val="00572C63"/>
    <w:rsid w:val="00572F87"/>
    <w:rsid w:val="0057422C"/>
    <w:rsid w:val="00574FF0"/>
    <w:rsid w:val="005776F1"/>
    <w:rsid w:val="00583C2B"/>
    <w:rsid w:val="005855CA"/>
    <w:rsid w:val="00586DE9"/>
    <w:rsid w:val="005870F1"/>
    <w:rsid w:val="00592639"/>
    <w:rsid w:val="0059413B"/>
    <w:rsid w:val="00594963"/>
    <w:rsid w:val="005953B0"/>
    <w:rsid w:val="005956A9"/>
    <w:rsid w:val="00595C10"/>
    <w:rsid w:val="0059693C"/>
    <w:rsid w:val="00597C4C"/>
    <w:rsid w:val="00597D38"/>
    <w:rsid w:val="005A0680"/>
    <w:rsid w:val="005A5EFA"/>
    <w:rsid w:val="005A72D8"/>
    <w:rsid w:val="005B0B59"/>
    <w:rsid w:val="005B37AC"/>
    <w:rsid w:val="005B41D2"/>
    <w:rsid w:val="005B5CBA"/>
    <w:rsid w:val="005B7561"/>
    <w:rsid w:val="005C07A5"/>
    <w:rsid w:val="005C0812"/>
    <w:rsid w:val="005C65A8"/>
    <w:rsid w:val="005D0148"/>
    <w:rsid w:val="005D1AA9"/>
    <w:rsid w:val="005D3065"/>
    <w:rsid w:val="005D3DB6"/>
    <w:rsid w:val="005D3FB7"/>
    <w:rsid w:val="005D427A"/>
    <w:rsid w:val="005D477F"/>
    <w:rsid w:val="005D6714"/>
    <w:rsid w:val="005D774B"/>
    <w:rsid w:val="005E04B7"/>
    <w:rsid w:val="005E0730"/>
    <w:rsid w:val="005E089B"/>
    <w:rsid w:val="005E0D75"/>
    <w:rsid w:val="005E1510"/>
    <w:rsid w:val="005E2D9B"/>
    <w:rsid w:val="005E5492"/>
    <w:rsid w:val="005F0D94"/>
    <w:rsid w:val="005F242A"/>
    <w:rsid w:val="005F2BA2"/>
    <w:rsid w:val="005F2E03"/>
    <w:rsid w:val="005F368E"/>
    <w:rsid w:val="005F4F0B"/>
    <w:rsid w:val="005F6A5D"/>
    <w:rsid w:val="005F6E01"/>
    <w:rsid w:val="0060048C"/>
    <w:rsid w:val="006010C4"/>
    <w:rsid w:val="006022A9"/>
    <w:rsid w:val="006023E4"/>
    <w:rsid w:val="006042DC"/>
    <w:rsid w:val="00605BC8"/>
    <w:rsid w:val="00605E5C"/>
    <w:rsid w:val="00612870"/>
    <w:rsid w:val="00613E47"/>
    <w:rsid w:val="006147E3"/>
    <w:rsid w:val="006149AF"/>
    <w:rsid w:val="0061650F"/>
    <w:rsid w:val="00620F43"/>
    <w:rsid w:val="00621813"/>
    <w:rsid w:val="00621829"/>
    <w:rsid w:val="00622390"/>
    <w:rsid w:val="00626AA3"/>
    <w:rsid w:val="0063326C"/>
    <w:rsid w:val="00634106"/>
    <w:rsid w:val="006349FF"/>
    <w:rsid w:val="00635125"/>
    <w:rsid w:val="006355C0"/>
    <w:rsid w:val="006358BA"/>
    <w:rsid w:val="0063689E"/>
    <w:rsid w:val="0063768C"/>
    <w:rsid w:val="00637F54"/>
    <w:rsid w:val="006406BF"/>
    <w:rsid w:val="00641706"/>
    <w:rsid w:val="00645BBD"/>
    <w:rsid w:val="00647E3C"/>
    <w:rsid w:val="00650003"/>
    <w:rsid w:val="00650203"/>
    <w:rsid w:val="00653672"/>
    <w:rsid w:val="00657BB1"/>
    <w:rsid w:val="0066033B"/>
    <w:rsid w:val="00660C18"/>
    <w:rsid w:val="00663F42"/>
    <w:rsid w:val="00665FE1"/>
    <w:rsid w:val="0066713C"/>
    <w:rsid w:val="00671507"/>
    <w:rsid w:val="00674F27"/>
    <w:rsid w:val="0067524A"/>
    <w:rsid w:val="006755BA"/>
    <w:rsid w:val="00675DBB"/>
    <w:rsid w:val="00680697"/>
    <w:rsid w:val="00681C48"/>
    <w:rsid w:val="00682696"/>
    <w:rsid w:val="006827CA"/>
    <w:rsid w:val="00683BB7"/>
    <w:rsid w:val="00684425"/>
    <w:rsid w:val="00690388"/>
    <w:rsid w:val="0069118C"/>
    <w:rsid w:val="0069246F"/>
    <w:rsid w:val="00692B34"/>
    <w:rsid w:val="00694C0A"/>
    <w:rsid w:val="00695210"/>
    <w:rsid w:val="00697E58"/>
    <w:rsid w:val="006A1887"/>
    <w:rsid w:val="006A5397"/>
    <w:rsid w:val="006A6659"/>
    <w:rsid w:val="006A7183"/>
    <w:rsid w:val="006A7A85"/>
    <w:rsid w:val="006A7FDD"/>
    <w:rsid w:val="006B0597"/>
    <w:rsid w:val="006B2551"/>
    <w:rsid w:val="006B3537"/>
    <w:rsid w:val="006B398B"/>
    <w:rsid w:val="006B6D97"/>
    <w:rsid w:val="006B7A9D"/>
    <w:rsid w:val="006C07D2"/>
    <w:rsid w:val="006C1B7D"/>
    <w:rsid w:val="006C2752"/>
    <w:rsid w:val="006C33EB"/>
    <w:rsid w:val="006C44FE"/>
    <w:rsid w:val="006C563D"/>
    <w:rsid w:val="006C7AF7"/>
    <w:rsid w:val="006D0F0E"/>
    <w:rsid w:val="006D10EE"/>
    <w:rsid w:val="006D2C2B"/>
    <w:rsid w:val="006D6A8D"/>
    <w:rsid w:val="006D7171"/>
    <w:rsid w:val="006E04C3"/>
    <w:rsid w:val="006E2023"/>
    <w:rsid w:val="006E4205"/>
    <w:rsid w:val="006E4F6F"/>
    <w:rsid w:val="006E5F4F"/>
    <w:rsid w:val="006E674B"/>
    <w:rsid w:val="006F0840"/>
    <w:rsid w:val="006F254E"/>
    <w:rsid w:val="006F370F"/>
    <w:rsid w:val="006F6988"/>
    <w:rsid w:val="006F69BF"/>
    <w:rsid w:val="006F6A43"/>
    <w:rsid w:val="00701F6F"/>
    <w:rsid w:val="00702E7D"/>
    <w:rsid w:val="00703CD8"/>
    <w:rsid w:val="0070407B"/>
    <w:rsid w:val="0070706B"/>
    <w:rsid w:val="00711C29"/>
    <w:rsid w:val="0071207D"/>
    <w:rsid w:val="00712D75"/>
    <w:rsid w:val="00713340"/>
    <w:rsid w:val="0071408D"/>
    <w:rsid w:val="00714FA4"/>
    <w:rsid w:val="0071564D"/>
    <w:rsid w:val="00716DD3"/>
    <w:rsid w:val="007170DE"/>
    <w:rsid w:val="00717A43"/>
    <w:rsid w:val="0072120E"/>
    <w:rsid w:val="007220B4"/>
    <w:rsid w:val="00722220"/>
    <w:rsid w:val="00722B49"/>
    <w:rsid w:val="00724169"/>
    <w:rsid w:val="00725A8E"/>
    <w:rsid w:val="007346DD"/>
    <w:rsid w:val="00734C9E"/>
    <w:rsid w:val="00736135"/>
    <w:rsid w:val="007362DD"/>
    <w:rsid w:val="0073700E"/>
    <w:rsid w:val="00737F7F"/>
    <w:rsid w:val="0074011F"/>
    <w:rsid w:val="00741461"/>
    <w:rsid w:val="00742DCC"/>
    <w:rsid w:val="00743132"/>
    <w:rsid w:val="00744EE7"/>
    <w:rsid w:val="00745545"/>
    <w:rsid w:val="00750DA3"/>
    <w:rsid w:val="00750E26"/>
    <w:rsid w:val="00751C9D"/>
    <w:rsid w:val="0075351C"/>
    <w:rsid w:val="00756CEB"/>
    <w:rsid w:val="00756E21"/>
    <w:rsid w:val="00757407"/>
    <w:rsid w:val="00757995"/>
    <w:rsid w:val="0076217F"/>
    <w:rsid w:val="00762751"/>
    <w:rsid w:val="00764EE6"/>
    <w:rsid w:val="0076508D"/>
    <w:rsid w:val="0076691E"/>
    <w:rsid w:val="007676E7"/>
    <w:rsid w:val="00767EB6"/>
    <w:rsid w:val="00770341"/>
    <w:rsid w:val="007707C2"/>
    <w:rsid w:val="0077132E"/>
    <w:rsid w:val="00771853"/>
    <w:rsid w:val="00773716"/>
    <w:rsid w:val="00774073"/>
    <w:rsid w:val="0077573F"/>
    <w:rsid w:val="007779D9"/>
    <w:rsid w:val="007800B1"/>
    <w:rsid w:val="0078154E"/>
    <w:rsid w:val="00785DBA"/>
    <w:rsid w:val="00786073"/>
    <w:rsid w:val="007907B9"/>
    <w:rsid w:val="00790BEF"/>
    <w:rsid w:val="00791018"/>
    <w:rsid w:val="007915E5"/>
    <w:rsid w:val="0079196F"/>
    <w:rsid w:val="007936C3"/>
    <w:rsid w:val="0079453B"/>
    <w:rsid w:val="007960B3"/>
    <w:rsid w:val="00796C58"/>
    <w:rsid w:val="00797005"/>
    <w:rsid w:val="007A2126"/>
    <w:rsid w:val="007A3593"/>
    <w:rsid w:val="007A4B20"/>
    <w:rsid w:val="007B0B15"/>
    <w:rsid w:val="007B1CB0"/>
    <w:rsid w:val="007B1D6E"/>
    <w:rsid w:val="007B270C"/>
    <w:rsid w:val="007B3156"/>
    <w:rsid w:val="007B41B8"/>
    <w:rsid w:val="007B506E"/>
    <w:rsid w:val="007B5081"/>
    <w:rsid w:val="007B7E44"/>
    <w:rsid w:val="007C1155"/>
    <w:rsid w:val="007C30A8"/>
    <w:rsid w:val="007C336C"/>
    <w:rsid w:val="007C404F"/>
    <w:rsid w:val="007C4A2E"/>
    <w:rsid w:val="007C5448"/>
    <w:rsid w:val="007C63AF"/>
    <w:rsid w:val="007C7D46"/>
    <w:rsid w:val="007D15A2"/>
    <w:rsid w:val="007D2F91"/>
    <w:rsid w:val="007D45FA"/>
    <w:rsid w:val="007D7C1C"/>
    <w:rsid w:val="007E01AC"/>
    <w:rsid w:val="007E1A8D"/>
    <w:rsid w:val="007E2F0F"/>
    <w:rsid w:val="007E31CF"/>
    <w:rsid w:val="007E3DDE"/>
    <w:rsid w:val="007E418D"/>
    <w:rsid w:val="007E47A9"/>
    <w:rsid w:val="007E4B93"/>
    <w:rsid w:val="007E4F6B"/>
    <w:rsid w:val="007E612A"/>
    <w:rsid w:val="007F0813"/>
    <w:rsid w:val="007F0B6C"/>
    <w:rsid w:val="007F10ED"/>
    <w:rsid w:val="007F2C11"/>
    <w:rsid w:val="007F4C38"/>
    <w:rsid w:val="007F5FB7"/>
    <w:rsid w:val="007F6C72"/>
    <w:rsid w:val="00800B6F"/>
    <w:rsid w:val="00800D07"/>
    <w:rsid w:val="008071B5"/>
    <w:rsid w:val="00810141"/>
    <w:rsid w:val="0081063D"/>
    <w:rsid w:val="0081436E"/>
    <w:rsid w:val="00816851"/>
    <w:rsid w:val="008177FE"/>
    <w:rsid w:val="00817BAB"/>
    <w:rsid w:val="008209B7"/>
    <w:rsid w:val="008228D1"/>
    <w:rsid w:val="00822B01"/>
    <w:rsid w:val="00822BA2"/>
    <w:rsid w:val="00830C5C"/>
    <w:rsid w:val="00831F05"/>
    <w:rsid w:val="00835518"/>
    <w:rsid w:val="00835CFA"/>
    <w:rsid w:val="008378F1"/>
    <w:rsid w:val="00841F35"/>
    <w:rsid w:val="00843ABC"/>
    <w:rsid w:val="00845EA3"/>
    <w:rsid w:val="00847418"/>
    <w:rsid w:val="00847CA6"/>
    <w:rsid w:val="00850D47"/>
    <w:rsid w:val="00852712"/>
    <w:rsid w:val="00854E26"/>
    <w:rsid w:val="00855AC8"/>
    <w:rsid w:val="00860AAD"/>
    <w:rsid w:val="00860E84"/>
    <w:rsid w:val="00862676"/>
    <w:rsid w:val="00862AE3"/>
    <w:rsid w:val="00863208"/>
    <w:rsid w:val="008654DC"/>
    <w:rsid w:val="008660A5"/>
    <w:rsid w:val="0086774E"/>
    <w:rsid w:val="00874969"/>
    <w:rsid w:val="008750BF"/>
    <w:rsid w:val="00876EB8"/>
    <w:rsid w:val="008771B8"/>
    <w:rsid w:val="00880CBD"/>
    <w:rsid w:val="0088195B"/>
    <w:rsid w:val="008824C9"/>
    <w:rsid w:val="00882658"/>
    <w:rsid w:val="00883F37"/>
    <w:rsid w:val="0088645D"/>
    <w:rsid w:val="0088764F"/>
    <w:rsid w:val="0088781A"/>
    <w:rsid w:val="00894504"/>
    <w:rsid w:val="008948E1"/>
    <w:rsid w:val="00897188"/>
    <w:rsid w:val="0089751C"/>
    <w:rsid w:val="008975BD"/>
    <w:rsid w:val="008A018D"/>
    <w:rsid w:val="008A66C1"/>
    <w:rsid w:val="008B09A5"/>
    <w:rsid w:val="008B0AF4"/>
    <w:rsid w:val="008B1069"/>
    <w:rsid w:val="008B25E3"/>
    <w:rsid w:val="008B2BA3"/>
    <w:rsid w:val="008B53CD"/>
    <w:rsid w:val="008B5832"/>
    <w:rsid w:val="008B71D5"/>
    <w:rsid w:val="008C1AA3"/>
    <w:rsid w:val="008C34D6"/>
    <w:rsid w:val="008C3F02"/>
    <w:rsid w:val="008C64BD"/>
    <w:rsid w:val="008C79BA"/>
    <w:rsid w:val="008D0F3E"/>
    <w:rsid w:val="008D2236"/>
    <w:rsid w:val="008D379B"/>
    <w:rsid w:val="008D3913"/>
    <w:rsid w:val="008D4376"/>
    <w:rsid w:val="008D448B"/>
    <w:rsid w:val="008E1EB1"/>
    <w:rsid w:val="008E2F82"/>
    <w:rsid w:val="008E2FAA"/>
    <w:rsid w:val="008E3BA2"/>
    <w:rsid w:val="008E4B1C"/>
    <w:rsid w:val="008E6867"/>
    <w:rsid w:val="008E6ECB"/>
    <w:rsid w:val="008F0BF8"/>
    <w:rsid w:val="008F1B02"/>
    <w:rsid w:val="008F1EB3"/>
    <w:rsid w:val="008F27A5"/>
    <w:rsid w:val="008F563F"/>
    <w:rsid w:val="008F5CAF"/>
    <w:rsid w:val="008F6B46"/>
    <w:rsid w:val="00900E1D"/>
    <w:rsid w:val="009033E6"/>
    <w:rsid w:val="00903DDA"/>
    <w:rsid w:val="00905C73"/>
    <w:rsid w:val="00905D8B"/>
    <w:rsid w:val="00906C84"/>
    <w:rsid w:val="00906D75"/>
    <w:rsid w:val="00907438"/>
    <w:rsid w:val="00907BA7"/>
    <w:rsid w:val="0091334C"/>
    <w:rsid w:val="009137FC"/>
    <w:rsid w:val="00913A4E"/>
    <w:rsid w:val="00914C8D"/>
    <w:rsid w:val="00916763"/>
    <w:rsid w:val="00916D35"/>
    <w:rsid w:val="00917FC2"/>
    <w:rsid w:val="00920549"/>
    <w:rsid w:val="0092348E"/>
    <w:rsid w:val="0092771C"/>
    <w:rsid w:val="009279F2"/>
    <w:rsid w:val="00927BE4"/>
    <w:rsid w:val="00930815"/>
    <w:rsid w:val="00932091"/>
    <w:rsid w:val="00933008"/>
    <w:rsid w:val="00933707"/>
    <w:rsid w:val="009339B7"/>
    <w:rsid w:val="00933ECB"/>
    <w:rsid w:val="00934269"/>
    <w:rsid w:val="009358BC"/>
    <w:rsid w:val="00935CEF"/>
    <w:rsid w:val="00936210"/>
    <w:rsid w:val="00937094"/>
    <w:rsid w:val="00937B1F"/>
    <w:rsid w:val="00940D20"/>
    <w:rsid w:val="00942107"/>
    <w:rsid w:val="00942423"/>
    <w:rsid w:val="00943CB5"/>
    <w:rsid w:val="00943E02"/>
    <w:rsid w:val="009477E9"/>
    <w:rsid w:val="00947B2D"/>
    <w:rsid w:val="0095218C"/>
    <w:rsid w:val="00952419"/>
    <w:rsid w:val="00953D80"/>
    <w:rsid w:val="0095430C"/>
    <w:rsid w:val="00956757"/>
    <w:rsid w:val="009607EB"/>
    <w:rsid w:val="009630FB"/>
    <w:rsid w:val="0096404F"/>
    <w:rsid w:val="00967A54"/>
    <w:rsid w:val="0097041E"/>
    <w:rsid w:val="0097213D"/>
    <w:rsid w:val="009728D2"/>
    <w:rsid w:val="00972EC7"/>
    <w:rsid w:val="00974680"/>
    <w:rsid w:val="00975A28"/>
    <w:rsid w:val="00976B3D"/>
    <w:rsid w:val="0098115A"/>
    <w:rsid w:val="009822F2"/>
    <w:rsid w:val="00982F51"/>
    <w:rsid w:val="00984049"/>
    <w:rsid w:val="009846D4"/>
    <w:rsid w:val="009851FA"/>
    <w:rsid w:val="009863C4"/>
    <w:rsid w:val="0098788A"/>
    <w:rsid w:val="00987F5A"/>
    <w:rsid w:val="0099179E"/>
    <w:rsid w:val="00991DD2"/>
    <w:rsid w:val="00993EF0"/>
    <w:rsid w:val="00994BE7"/>
    <w:rsid w:val="00994D05"/>
    <w:rsid w:val="0099652D"/>
    <w:rsid w:val="009A01B4"/>
    <w:rsid w:val="009A1B1E"/>
    <w:rsid w:val="009A3110"/>
    <w:rsid w:val="009A4802"/>
    <w:rsid w:val="009A77E8"/>
    <w:rsid w:val="009B32BB"/>
    <w:rsid w:val="009B418C"/>
    <w:rsid w:val="009B5DDB"/>
    <w:rsid w:val="009B615B"/>
    <w:rsid w:val="009B6204"/>
    <w:rsid w:val="009B7491"/>
    <w:rsid w:val="009C22CA"/>
    <w:rsid w:val="009C24E8"/>
    <w:rsid w:val="009C33B0"/>
    <w:rsid w:val="009C3FEA"/>
    <w:rsid w:val="009C6F91"/>
    <w:rsid w:val="009D2982"/>
    <w:rsid w:val="009D3F2A"/>
    <w:rsid w:val="009D48D3"/>
    <w:rsid w:val="009D4BC3"/>
    <w:rsid w:val="009E01E2"/>
    <w:rsid w:val="009E030A"/>
    <w:rsid w:val="009E0DFA"/>
    <w:rsid w:val="009E1F4C"/>
    <w:rsid w:val="009E3357"/>
    <w:rsid w:val="009E47CA"/>
    <w:rsid w:val="009E5793"/>
    <w:rsid w:val="009E714B"/>
    <w:rsid w:val="009F4D98"/>
    <w:rsid w:val="009F562C"/>
    <w:rsid w:val="009F6638"/>
    <w:rsid w:val="009F709B"/>
    <w:rsid w:val="00A017A6"/>
    <w:rsid w:val="00A04F89"/>
    <w:rsid w:val="00A10012"/>
    <w:rsid w:val="00A126D0"/>
    <w:rsid w:val="00A13445"/>
    <w:rsid w:val="00A1527B"/>
    <w:rsid w:val="00A20329"/>
    <w:rsid w:val="00A224EC"/>
    <w:rsid w:val="00A22FAE"/>
    <w:rsid w:val="00A24728"/>
    <w:rsid w:val="00A24E78"/>
    <w:rsid w:val="00A27704"/>
    <w:rsid w:val="00A27766"/>
    <w:rsid w:val="00A27D58"/>
    <w:rsid w:val="00A31BF6"/>
    <w:rsid w:val="00A34680"/>
    <w:rsid w:val="00A356D5"/>
    <w:rsid w:val="00A36CBC"/>
    <w:rsid w:val="00A40F18"/>
    <w:rsid w:val="00A40F38"/>
    <w:rsid w:val="00A417C2"/>
    <w:rsid w:val="00A42651"/>
    <w:rsid w:val="00A42CD7"/>
    <w:rsid w:val="00A430C0"/>
    <w:rsid w:val="00A502E1"/>
    <w:rsid w:val="00A5164F"/>
    <w:rsid w:val="00A51912"/>
    <w:rsid w:val="00A51D81"/>
    <w:rsid w:val="00A51E9F"/>
    <w:rsid w:val="00A5384B"/>
    <w:rsid w:val="00A54057"/>
    <w:rsid w:val="00A55A86"/>
    <w:rsid w:val="00A611CC"/>
    <w:rsid w:val="00A61EC4"/>
    <w:rsid w:val="00A62A1F"/>
    <w:rsid w:val="00A62E09"/>
    <w:rsid w:val="00A64606"/>
    <w:rsid w:val="00A74DD0"/>
    <w:rsid w:val="00A836ED"/>
    <w:rsid w:val="00A8505B"/>
    <w:rsid w:val="00A86714"/>
    <w:rsid w:val="00A86D3D"/>
    <w:rsid w:val="00A86EA8"/>
    <w:rsid w:val="00A91928"/>
    <w:rsid w:val="00A92CDD"/>
    <w:rsid w:val="00A97AE6"/>
    <w:rsid w:val="00AA179F"/>
    <w:rsid w:val="00AA2414"/>
    <w:rsid w:val="00AA2E6E"/>
    <w:rsid w:val="00AA5BF5"/>
    <w:rsid w:val="00AA64A2"/>
    <w:rsid w:val="00AA7F9D"/>
    <w:rsid w:val="00AB1FDA"/>
    <w:rsid w:val="00AB25B0"/>
    <w:rsid w:val="00AB267A"/>
    <w:rsid w:val="00AB2D46"/>
    <w:rsid w:val="00AB3AA4"/>
    <w:rsid w:val="00AB402F"/>
    <w:rsid w:val="00AB5C12"/>
    <w:rsid w:val="00AB5F68"/>
    <w:rsid w:val="00AB6A30"/>
    <w:rsid w:val="00AB6AFA"/>
    <w:rsid w:val="00AB72A8"/>
    <w:rsid w:val="00AC22F6"/>
    <w:rsid w:val="00AC2A17"/>
    <w:rsid w:val="00AC317F"/>
    <w:rsid w:val="00AC7DF4"/>
    <w:rsid w:val="00AD0711"/>
    <w:rsid w:val="00AD0B1A"/>
    <w:rsid w:val="00AD60D3"/>
    <w:rsid w:val="00AD63A9"/>
    <w:rsid w:val="00AD745B"/>
    <w:rsid w:val="00AE1A68"/>
    <w:rsid w:val="00AE2302"/>
    <w:rsid w:val="00AE384F"/>
    <w:rsid w:val="00AE52E8"/>
    <w:rsid w:val="00AE620C"/>
    <w:rsid w:val="00AE67D2"/>
    <w:rsid w:val="00AE6B3C"/>
    <w:rsid w:val="00AF1275"/>
    <w:rsid w:val="00AF24C5"/>
    <w:rsid w:val="00AF2A8C"/>
    <w:rsid w:val="00AF3C91"/>
    <w:rsid w:val="00AF4258"/>
    <w:rsid w:val="00AF44C5"/>
    <w:rsid w:val="00AF4EEE"/>
    <w:rsid w:val="00AF4FF1"/>
    <w:rsid w:val="00AF5504"/>
    <w:rsid w:val="00AF55E2"/>
    <w:rsid w:val="00AF7636"/>
    <w:rsid w:val="00B007AE"/>
    <w:rsid w:val="00B00AE1"/>
    <w:rsid w:val="00B040FB"/>
    <w:rsid w:val="00B04190"/>
    <w:rsid w:val="00B05825"/>
    <w:rsid w:val="00B07202"/>
    <w:rsid w:val="00B07721"/>
    <w:rsid w:val="00B148EC"/>
    <w:rsid w:val="00B174AD"/>
    <w:rsid w:val="00B1795B"/>
    <w:rsid w:val="00B237BB"/>
    <w:rsid w:val="00B23D60"/>
    <w:rsid w:val="00B24198"/>
    <w:rsid w:val="00B2492C"/>
    <w:rsid w:val="00B2512D"/>
    <w:rsid w:val="00B25904"/>
    <w:rsid w:val="00B2682E"/>
    <w:rsid w:val="00B27FBB"/>
    <w:rsid w:val="00B30808"/>
    <w:rsid w:val="00B316B8"/>
    <w:rsid w:val="00B326A2"/>
    <w:rsid w:val="00B34F9D"/>
    <w:rsid w:val="00B36381"/>
    <w:rsid w:val="00B3655B"/>
    <w:rsid w:val="00B3722B"/>
    <w:rsid w:val="00B40648"/>
    <w:rsid w:val="00B42A3C"/>
    <w:rsid w:val="00B43019"/>
    <w:rsid w:val="00B43466"/>
    <w:rsid w:val="00B4384D"/>
    <w:rsid w:val="00B46E1A"/>
    <w:rsid w:val="00B471EF"/>
    <w:rsid w:val="00B5038A"/>
    <w:rsid w:val="00B504C2"/>
    <w:rsid w:val="00B51F20"/>
    <w:rsid w:val="00B5221F"/>
    <w:rsid w:val="00B6220C"/>
    <w:rsid w:val="00B64CEC"/>
    <w:rsid w:val="00B65386"/>
    <w:rsid w:val="00B66C6A"/>
    <w:rsid w:val="00B67282"/>
    <w:rsid w:val="00B71B72"/>
    <w:rsid w:val="00B720AB"/>
    <w:rsid w:val="00B74A72"/>
    <w:rsid w:val="00B76639"/>
    <w:rsid w:val="00B76D4E"/>
    <w:rsid w:val="00B779B3"/>
    <w:rsid w:val="00B805BC"/>
    <w:rsid w:val="00B8189E"/>
    <w:rsid w:val="00B8252A"/>
    <w:rsid w:val="00B83D12"/>
    <w:rsid w:val="00B84574"/>
    <w:rsid w:val="00B900A5"/>
    <w:rsid w:val="00B901A3"/>
    <w:rsid w:val="00B91B99"/>
    <w:rsid w:val="00B91EEF"/>
    <w:rsid w:val="00B93E90"/>
    <w:rsid w:val="00B9566C"/>
    <w:rsid w:val="00B95795"/>
    <w:rsid w:val="00B9641F"/>
    <w:rsid w:val="00B9685E"/>
    <w:rsid w:val="00BA0AC1"/>
    <w:rsid w:val="00BA3108"/>
    <w:rsid w:val="00BA33BB"/>
    <w:rsid w:val="00BA3738"/>
    <w:rsid w:val="00BA3748"/>
    <w:rsid w:val="00BA37D9"/>
    <w:rsid w:val="00BA4FF7"/>
    <w:rsid w:val="00BA5DB9"/>
    <w:rsid w:val="00BA607F"/>
    <w:rsid w:val="00BA731C"/>
    <w:rsid w:val="00BB0DDF"/>
    <w:rsid w:val="00BB384C"/>
    <w:rsid w:val="00BB7DFB"/>
    <w:rsid w:val="00BC0B44"/>
    <w:rsid w:val="00BC1010"/>
    <w:rsid w:val="00BC3305"/>
    <w:rsid w:val="00BC448A"/>
    <w:rsid w:val="00BC50FD"/>
    <w:rsid w:val="00BC53B6"/>
    <w:rsid w:val="00BC6BFC"/>
    <w:rsid w:val="00BC77FD"/>
    <w:rsid w:val="00BD0CA8"/>
    <w:rsid w:val="00BD1330"/>
    <w:rsid w:val="00BD3B94"/>
    <w:rsid w:val="00BD57BC"/>
    <w:rsid w:val="00BD60AF"/>
    <w:rsid w:val="00BD64F9"/>
    <w:rsid w:val="00BE0A58"/>
    <w:rsid w:val="00BE2C84"/>
    <w:rsid w:val="00BE52FD"/>
    <w:rsid w:val="00BE5814"/>
    <w:rsid w:val="00BE5897"/>
    <w:rsid w:val="00BF0114"/>
    <w:rsid w:val="00BF1F56"/>
    <w:rsid w:val="00BF23EA"/>
    <w:rsid w:val="00BF67BA"/>
    <w:rsid w:val="00BF7534"/>
    <w:rsid w:val="00BF77F8"/>
    <w:rsid w:val="00C00041"/>
    <w:rsid w:val="00C019B8"/>
    <w:rsid w:val="00C05653"/>
    <w:rsid w:val="00C109EC"/>
    <w:rsid w:val="00C147BD"/>
    <w:rsid w:val="00C149D2"/>
    <w:rsid w:val="00C1748E"/>
    <w:rsid w:val="00C20805"/>
    <w:rsid w:val="00C20E2B"/>
    <w:rsid w:val="00C21151"/>
    <w:rsid w:val="00C2183B"/>
    <w:rsid w:val="00C21FBA"/>
    <w:rsid w:val="00C222FB"/>
    <w:rsid w:val="00C24BD6"/>
    <w:rsid w:val="00C26642"/>
    <w:rsid w:val="00C267F5"/>
    <w:rsid w:val="00C26E25"/>
    <w:rsid w:val="00C30508"/>
    <w:rsid w:val="00C30B03"/>
    <w:rsid w:val="00C30FAF"/>
    <w:rsid w:val="00C32F9C"/>
    <w:rsid w:val="00C358F9"/>
    <w:rsid w:val="00C36D5A"/>
    <w:rsid w:val="00C420B5"/>
    <w:rsid w:val="00C42A89"/>
    <w:rsid w:val="00C432BC"/>
    <w:rsid w:val="00C43623"/>
    <w:rsid w:val="00C472E3"/>
    <w:rsid w:val="00C51C9B"/>
    <w:rsid w:val="00C51D40"/>
    <w:rsid w:val="00C5390B"/>
    <w:rsid w:val="00C55F6E"/>
    <w:rsid w:val="00C56CDB"/>
    <w:rsid w:val="00C56EBA"/>
    <w:rsid w:val="00C57DBC"/>
    <w:rsid w:val="00C6125E"/>
    <w:rsid w:val="00C614B4"/>
    <w:rsid w:val="00C6230A"/>
    <w:rsid w:val="00C63249"/>
    <w:rsid w:val="00C63C1B"/>
    <w:rsid w:val="00C644B7"/>
    <w:rsid w:val="00C647D8"/>
    <w:rsid w:val="00C6498C"/>
    <w:rsid w:val="00C64AEA"/>
    <w:rsid w:val="00C65430"/>
    <w:rsid w:val="00C65A59"/>
    <w:rsid w:val="00C66814"/>
    <w:rsid w:val="00C66BF0"/>
    <w:rsid w:val="00C67862"/>
    <w:rsid w:val="00C7434A"/>
    <w:rsid w:val="00C75FB8"/>
    <w:rsid w:val="00C806E6"/>
    <w:rsid w:val="00C817DC"/>
    <w:rsid w:val="00C81ED8"/>
    <w:rsid w:val="00C81EDE"/>
    <w:rsid w:val="00C837F6"/>
    <w:rsid w:val="00C84585"/>
    <w:rsid w:val="00C84A71"/>
    <w:rsid w:val="00C855A2"/>
    <w:rsid w:val="00C8605A"/>
    <w:rsid w:val="00C86404"/>
    <w:rsid w:val="00C871B0"/>
    <w:rsid w:val="00C873B9"/>
    <w:rsid w:val="00C9254C"/>
    <w:rsid w:val="00C9289E"/>
    <w:rsid w:val="00C9361E"/>
    <w:rsid w:val="00C9410F"/>
    <w:rsid w:val="00C95FDA"/>
    <w:rsid w:val="00CA0AD1"/>
    <w:rsid w:val="00CA14C2"/>
    <w:rsid w:val="00CA1CCA"/>
    <w:rsid w:val="00CA37FC"/>
    <w:rsid w:val="00CA6CCE"/>
    <w:rsid w:val="00CB0876"/>
    <w:rsid w:val="00CB1422"/>
    <w:rsid w:val="00CB20C7"/>
    <w:rsid w:val="00CB3BC0"/>
    <w:rsid w:val="00CB3DCB"/>
    <w:rsid w:val="00CB6A9C"/>
    <w:rsid w:val="00CC06DE"/>
    <w:rsid w:val="00CC112C"/>
    <w:rsid w:val="00CC21CB"/>
    <w:rsid w:val="00CC27B7"/>
    <w:rsid w:val="00CC37EC"/>
    <w:rsid w:val="00CC4027"/>
    <w:rsid w:val="00CC45FE"/>
    <w:rsid w:val="00CC47A1"/>
    <w:rsid w:val="00CC50D7"/>
    <w:rsid w:val="00CC6D01"/>
    <w:rsid w:val="00CD0506"/>
    <w:rsid w:val="00CD3F1B"/>
    <w:rsid w:val="00CD43D4"/>
    <w:rsid w:val="00CD57C1"/>
    <w:rsid w:val="00CD6622"/>
    <w:rsid w:val="00CD719A"/>
    <w:rsid w:val="00CE431D"/>
    <w:rsid w:val="00CE4B1B"/>
    <w:rsid w:val="00CE4BB7"/>
    <w:rsid w:val="00CE4DC1"/>
    <w:rsid w:val="00D00223"/>
    <w:rsid w:val="00D00D57"/>
    <w:rsid w:val="00D02464"/>
    <w:rsid w:val="00D02A19"/>
    <w:rsid w:val="00D03DDD"/>
    <w:rsid w:val="00D064FF"/>
    <w:rsid w:val="00D0700A"/>
    <w:rsid w:val="00D0793D"/>
    <w:rsid w:val="00D10955"/>
    <w:rsid w:val="00D10E72"/>
    <w:rsid w:val="00D10F7A"/>
    <w:rsid w:val="00D13D27"/>
    <w:rsid w:val="00D14F0E"/>
    <w:rsid w:val="00D17681"/>
    <w:rsid w:val="00D21CCB"/>
    <w:rsid w:val="00D23B48"/>
    <w:rsid w:val="00D25EFA"/>
    <w:rsid w:val="00D262F3"/>
    <w:rsid w:val="00D30488"/>
    <w:rsid w:val="00D319E8"/>
    <w:rsid w:val="00D32240"/>
    <w:rsid w:val="00D32891"/>
    <w:rsid w:val="00D3498E"/>
    <w:rsid w:val="00D353DF"/>
    <w:rsid w:val="00D35E82"/>
    <w:rsid w:val="00D37168"/>
    <w:rsid w:val="00D42AB6"/>
    <w:rsid w:val="00D43B5C"/>
    <w:rsid w:val="00D43DF0"/>
    <w:rsid w:val="00D44698"/>
    <w:rsid w:val="00D46021"/>
    <w:rsid w:val="00D463C0"/>
    <w:rsid w:val="00D52091"/>
    <w:rsid w:val="00D528F9"/>
    <w:rsid w:val="00D52E80"/>
    <w:rsid w:val="00D52FE8"/>
    <w:rsid w:val="00D55E51"/>
    <w:rsid w:val="00D5679B"/>
    <w:rsid w:val="00D6443F"/>
    <w:rsid w:val="00D660BE"/>
    <w:rsid w:val="00D66883"/>
    <w:rsid w:val="00D66AC4"/>
    <w:rsid w:val="00D67F70"/>
    <w:rsid w:val="00D724A5"/>
    <w:rsid w:val="00D73A8E"/>
    <w:rsid w:val="00D74649"/>
    <w:rsid w:val="00D75C9C"/>
    <w:rsid w:val="00D769B3"/>
    <w:rsid w:val="00D775CB"/>
    <w:rsid w:val="00D77980"/>
    <w:rsid w:val="00D807B9"/>
    <w:rsid w:val="00D8246C"/>
    <w:rsid w:val="00D82C5E"/>
    <w:rsid w:val="00D8303A"/>
    <w:rsid w:val="00D83A05"/>
    <w:rsid w:val="00D8414B"/>
    <w:rsid w:val="00D86B6F"/>
    <w:rsid w:val="00D906EA"/>
    <w:rsid w:val="00D9156F"/>
    <w:rsid w:val="00D917FA"/>
    <w:rsid w:val="00D91E81"/>
    <w:rsid w:val="00D9242F"/>
    <w:rsid w:val="00D946DF"/>
    <w:rsid w:val="00D94A10"/>
    <w:rsid w:val="00D9683E"/>
    <w:rsid w:val="00D97294"/>
    <w:rsid w:val="00DA0140"/>
    <w:rsid w:val="00DA0B1C"/>
    <w:rsid w:val="00DA1A70"/>
    <w:rsid w:val="00DA3027"/>
    <w:rsid w:val="00DA35CC"/>
    <w:rsid w:val="00DA6C84"/>
    <w:rsid w:val="00DB0683"/>
    <w:rsid w:val="00DB258A"/>
    <w:rsid w:val="00DB3396"/>
    <w:rsid w:val="00DB3530"/>
    <w:rsid w:val="00DB60DF"/>
    <w:rsid w:val="00DB65C1"/>
    <w:rsid w:val="00DB7C1F"/>
    <w:rsid w:val="00DC04A1"/>
    <w:rsid w:val="00DC0FC5"/>
    <w:rsid w:val="00DC197C"/>
    <w:rsid w:val="00DC36CC"/>
    <w:rsid w:val="00DC7520"/>
    <w:rsid w:val="00DD27F6"/>
    <w:rsid w:val="00DD2AF5"/>
    <w:rsid w:val="00DD30E1"/>
    <w:rsid w:val="00DD40DB"/>
    <w:rsid w:val="00DD49E1"/>
    <w:rsid w:val="00DD4F6C"/>
    <w:rsid w:val="00DD58A3"/>
    <w:rsid w:val="00DD6C3F"/>
    <w:rsid w:val="00DD78DD"/>
    <w:rsid w:val="00DD7C6C"/>
    <w:rsid w:val="00DE333D"/>
    <w:rsid w:val="00DE381E"/>
    <w:rsid w:val="00DE3940"/>
    <w:rsid w:val="00DE548B"/>
    <w:rsid w:val="00DE5891"/>
    <w:rsid w:val="00DE656B"/>
    <w:rsid w:val="00DE74C2"/>
    <w:rsid w:val="00DE76B0"/>
    <w:rsid w:val="00DF0CE3"/>
    <w:rsid w:val="00DF25CC"/>
    <w:rsid w:val="00DF468A"/>
    <w:rsid w:val="00DF732C"/>
    <w:rsid w:val="00E00635"/>
    <w:rsid w:val="00E00BE1"/>
    <w:rsid w:val="00E0124B"/>
    <w:rsid w:val="00E022E4"/>
    <w:rsid w:val="00E03613"/>
    <w:rsid w:val="00E042CE"/>
    <w:rsid w:val="00E0510A"/>
    <w:rsid w:val="00E0560D"/>
    <w:rsid w:val="00E13565"/>
    <w:rsid w:val="00E14A64"/>
    <w:rsid w:val="00E1676C"/>
    <w:rsid w:val="00E17DC6"/>
    <w:rsid w:val="00E21E1F"/>
    <w:rsid w:val="00E222F0"/>
    <w:rsid w:val="00E26CF6"/>
    <w:rsid w:val="00E27163"/>
    <w:rsid w:val="00E30A14"/>
    <w:rsid w:val="00E33692"/>
    <w:rsid w:val="00E372A0"/>
    <w:rsid w:val="00E372D0"/>
    <w:rsid w:val="00E375B4"/>
    <w:rsid w:val="00E3770B"/>
    <w:rsid w:val="00E41451"/>
    <w:rsid w:val="00E44D7A"/>
    <w:rsid w:val="00E467A2"/>
    <w:rsid w:val="00E46BB1"/>
    <w:rsid w:val="00E47DDC"/>
    <w:rsid w:val="00E502C9"/>
    <w:rsid w:val="00E52FF8"/>
    <w:rsid w:val="00E552C0"/>
    <w:rsid w:val="00E55C38"/>
    <w:rsid w:val="00E57E82"/>
    <w:rsid w:val="00E60017"/>
    <w:rsid w:val="00E611E4"/>
    <w:rsid w:val="00E61273"/>
    <w:rsid w:val="00E6215E"/>
    <w:rsid w:val="00E62493"/>
    <w:rsid w:val="00E6313B"/>
    <w:rsid w:val="00E64446"/>
    <w:rsid w:val="00E65F9C"/>
    <w:rsid w:val="00E67CD8"/>
    <w:rsid w:val="00E70BCC"/>
    <w:rsid w:val="00E71576"/>
    <w:rsid w:val="00E721CF"/>
    <w:rsid w:val="00E750AD"/>
    <w:rsid w:val="00E76652"/>
    <w:rsid w:val="00E77051"/>
    <w:rsid w:val="00E77E7B"/>
    <w:rsid w:val="00E77FDB"/>
    <w:rsid w:val="00E8026B"/>
    <w:rsid w:val="00E80811"/>
    <w:rsid w:val="00E81C2A"/>
    <w:rsid w:val="00E852C3"/>
    <w:rsid w:val="00E861F8"/>
    <w:rsid w:val="00E86EF3"/>
    <w:rsid w:val="00E87F5C"/>
    <w:rsid w:val="00E9030D"/>
    <w:rsid w:val="00E905F5"/>
    <w:rsid w:val="00E90741"/>
    <w:rsid w:val="00E90FBF"/>
    <w:rsid w:val="00E9349E"/>
    <w:rsid w:val="00E94B3B"/>
    <w:rsid w:val="00E964F8"/>
    <w:rsid w:val="00EA1071"/>
    <w:rsid w:val="00EA1106"/>
    <w:rsid w:val="00EA2887"/>
    <w:rsid w:val="00EA38B1"/>
    <w:rsid w:val="00EA42C9"/>
    <w:rsid w:val="00EA5082"/>
    <w:rsid w:val="00EA6D62"/>
    <w:rsid w:val="00EA7660"/>
    <w:rsid w:val="00EB047F"/>
    <w:rsid w:val="00EB260F"/>
    <w:rsid w:val="00EB3B45"/>
    <w:rsid w:val="00EB4064"/>
    <w:rsid w:val="00EC5E89"/>
    <w:rsid w:val="00ED19A6"/>
    <w:rsid w:val="00ED290A"/>
    <w:rsid w:val="00ED2B23"/>
    <w:rsid w:val="00ED36FF"/>
    <w:rsid w:val="00ED6EC3"/>
    <w:rsid w:val="00ED7AB6"/>
    <w:rsid w:val="00EE503B"/>
    <w:rsid w:val="00EE5846"/>
    <w:rsid w:val="00EE5BEC"/>
    <w:rsid w:val="00EE5D2F"/>
    <w:rsid w:val="00EE63C4"/>
    <w:rsid w:val="00EE6691"/>
    <w:rsid w:val="00EE70C4"/>
    <w:rsid w:val="00EE7734"/>
    <w:rsid w:val="00EF1A5F"/>
    <w:rsid w:val="00EF6573"/>
    <w:rsid w:val="00F00DF4"/>
    <w:rsid w:val="00F015F8"/>
    <w:rsid w:val="00F02845"/>
    <w:rsid w:val="00F0293F"/>
    <w:rsid w:val="00F02FF3"/>
    <w:rsid w:val="00F056C1"/>
    <w:rsid w:val="00F060BD"/>
    <w:rsid w:val="00F112BA"/>
    <w:rsid w:val="00F117A0"/>
    <w:rsid w:val="00F11ABB"/>
    <w:rsid w:val="00F12073"/>
    <w:rsid w:val="00F12969"/>
    <w:rsid w:val="00F1690F"/>
    <w:rsid w:val="00F17300"/>
    <w:rsid w:val="00F226DC"/>
    <w:rsid w:val="00F22A86"/>
    <w:rsid w:val="00F2306A"/>
    <w:rsid w:val="00F238F4"/>
    <w:rsid w:val="00F23B19"/>
    <w:rsid w:val="00F24A4C"/>
    <w:rsid w:val="00F24BF4"/>
    <w:rsid w:val="00F25055"/>
    <w:rsid w:val="00F25208"/>
    <w:rsid w:val="00F26333"/>
    <w:rsid w:val="00F2669E"/>
    <w:rsid w:val="00F26C0E"/>
    <w:rsid w:val="00F27892"/>
    <w:rsid w:val="00F30719"/>
    <w:rsid w:val="00F30876"/>
    <w:rsid w:val="00F31C43"/>
    <w:rsid w:val="00F3272E"/>
    <w:rsid w:val="00F330CA"/>
    <w:rsid w:val="00F33263"/>
    <w:rsid w:val="00F34CDE"/>
    <w:rsid w:val="00F352D5"/>
    <w:rsid w:val="00F3536B"/>
    <w:rsid w:val="00F356BD"/>
    <w:rsid w:val="00F40F90"/>
    <w:rsid w:val="00F426BE"/>
    <w:rsid w:val="00F449EC"/>
    <w:rsid w:val="00F44B18"/>
    <w:rsid w:val="00F458B7"/>
    <w:rsid w:val="00F46A2D"/>
    <w:rsid w:val="00F47264"/>
    <w:rsid w:val="00F51164"/>
    <w:rsid w:val="00F51F7A"/>
    <w:rsid w:val="00F53203"/>
    <w:rsid w:val="00F54193"/>
    <w:rsid w:val="00F554A6"/>
    <w:rsid w:val="00F5558E"/>
    <w:rsid w:val="00F56600"/>
    <w:rsid w:val="00F61E4F"/>
    <w:rsid w:val="00F63409"/>
    <w:rsid w:val="00F63F57"/>
    <w:rsid w:val="00F660F7"/>
    <w:rsid w:val="00F66224"/>
    <w:rsid w:val="00F70E55"/>
    <w:rsid w:val="00F731B4"/>
    <w:rsid w:val="00F74860"/>
    <w:rsid w:val="00F751ED"/>
    <w:rsid w:val="00F809BD"/>
    <w:rsid w:val="00F81264"/>
    <w:rsid w:val="00F848B0"/>
    <w:rsid w:val="00F8566D"/>
    <w:rsid w:val="00F85BD0"/>
    <w:rsid w:val="00F861D7"/>
    <w:rsid w:val="00F8753D"/>
    <w:rsid w:val="00F876ED"/>
    <w:rsid w:val="00F87C57"/>
    <w:rsid w:val="00F92B4F"/>
    <w:rsid w:val="00F95BB3"/>
    <w:rsid w:val="00F95CD1"/>
    <w:rsid w:val="00F9612F"/>
    <w:rsid w:val="00F97251"/>
    <w:rsid w:val="00F9780B"/>
    <w:rsid w:val="00FA0168"/>
    <w:rsid w:val="00FA073A"/>
    <w:rsid w:val="00FA15CD"/>
    <w:rsid w:val="00FA1C5B"/>
    <w:rsid w:val="00FA1D3F"/>
    <w:rsid w:val="00FA3263"/>
    <w:rsid w:val="00FA4182"/>
    <w:rsid w:val="00FA6638"/>
    <w:rsid w:val="00FA6CA4"/>
    <w:rsid w:val="00FA7084"/>
    <w:rsid w:val="00FB18AF"/>
    <w:rsid w:val="00FB1BA9"/>
    <w:rsid w:val="00FB3C3B"/>
    <w:rsid w:val="00FB42DA"/>
    <w:rsid w:val="00FB5758"/>
    <w:rsid w:val="00FB5BFE"/>
    <w:rsid w:val="00FB652D"/>
    <w:rsid w:val="00FB6D0B"/>
    <w:rsid w:val="00FC120C"/>
    <w:rsid w:val="00FC32C2"/>
    <w:rsid w:val="00FC46A3"/>
    <w:rsid w:val="00FC568E"/>
    <w:rsid w:val="00FC6321"/>
    <w:rsid w:val="00FC64B5"/>
    <w:rsid w:val="00FD0CA0"/>
    <w:rsid w:val="00FD1FDE"/>
    <w:rsid w:val="00FD25EB"/>
    <w:rsid w:val="00FD639B"/>
    <w:rsid w:val="00FD7759"/>
    <w:rsid w:val="00FD7A94"/>
    <w:rsid w:val="00FE0D8A"/>
    <w:rsid w:val="00FE1440"/>
    <w:rsid w:val="00FE18F0"/>
    <w:rsid w:val="00FE1FDC"/>
    <w:rsid w:val="00FE4307"/>
    <w:rsid w:val="00FE4FEA"/>
    <w:rsid w:val="00FE5183"/>
    <w:rsid w:val="00FE574C"/>
    <w:rsid w:val="00FE7D46"/>
    <w:rsid w:val="00FF56AD"/>
    <w:rsid w:val="00FF6104"/>
    <w:rsid w:val="00FF6865"/>
    <w:rsid w:val="00FF6D18"/>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factuur@peelenmaas.nl"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opendata.cbs.nl/statlin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opendata.cbs.nl/statlin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30"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FA349-5A8F-416A-A194-E0135C40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14B26A0A</Template>
  <TotalTime>8</TotalTime>
  <Pages>11</Pages>
  <Words>2919</Words>
  <Characters>17398</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20277</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6</cp:revision>
  <cp:lastPrinted>2019-03-11T15:15:00Z</cp:lastPrinted>
  <dcterms:created xsi:type="dcterms:W3CDTF">2019-09-04T13:58:00Z</dcterms:created>
  <dcterms:modified xsi:type="dcterms:W3CDTF">2019-09-04T14:12:00Z</dcterms:modified>
</cp:coreProperties>
</file>